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7D5AF4" w:rsidRDefault="004E7E83" w:rsidP="003B5E51">
      <w:pPr>
        <w:ind w:left="2127" w:hanging="2127"/>
        <w:rPr>
          <w:b/>
          <w:lang w:val="en-US"/>
        </w:rPr>
      </w:pPr>
      <w:r w:rsidRPr="007D5AF4">
        <w:rPr>
          <w:b/>
          <w:lang w:val="en-US"/>
        </w:rPr>
        <w:t>Source:</w:t>
      </w:r>
      <w:r w:rsidRPr="007D5AF4">
        <w:rPr>
          <w:b/>
          <w:lang w:val="en-US"/>
        </w:rPr>
        <w:tab/>
      </w:r>
      <w:r w:rsidR="00DA2F95">
        <w:rPr>
          <w:b/>
          <w:lang w:val="en-US"/>
        </w:rPr>
        <w:t>TPS</w:t>
      </w:r>
    </w:p>
    <w:p w:rsidR="004E7E83" w:rsidRPr="00B40666" w:rsidRDefault="004E7E83" w:rsidP="00B40666">
      <w:pPr>
        <w:ind w:left="2160" w:hanging="2160"/>
        <w:rPr>
          <w:b/>
          <w:lang w:val="en-US"/>
        </w:rPr>
      </w:pPr>
      <w:r w:rsidRPr="00B40666">
        <w:rPr>
          <w:b/>
          <w:lang w:val="en-US"/>
        </w:rPr>
        <w:t>Title:</w:t>
      </w:r>
      <w:r w:rsidRPr="00B40666">
        <w:rPr>
          <w:b/>
          <w:lang w:val="en-US"/>
        </w:rPr>
        <w:tab/>
      </w:r>
      <w:r w:rsidR="00DA2F95" w:rsidRPr="00B40666">
        <w:rPr>
          <w:b/>
          <w:lang w:val="en-US"/>
        </w:rPr>
        <w:t>Telepresence</w:t>
      </w:r>
      <w:r w:rsidR="000D5CF9" w:rsidRPr="00B40666">
        <w:rPr>
          <w:b/>
          <w:lang w:val="en-US"/>
        </w:rPr>
        <w:t xml:space="preserve"> use case</w:t>
      </w:r>
      <w:r w:rsidR="0017722B" w:rsidRPr="00B40666">
        <w:rPr>
          <w:b/>
          <w:lang w:val="en-US"/>
        </w:rPr>
        <w:t xml:space="preserve"> for the Living Document to study LI solutions for Mobile Cloud Services.  </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 and decision</w:t>
      </w:r>
    </w:p>
    <w:p w:rsidR="004E7E83" w:rsidRPr="007D5AF4" w:rsidRDefault="004E7E83" w:rsidP="0007194F">
      <w:pPr>
        <w:ind w:left="2127" w:hanging="2127"/>
        <w:rPr>
          <w:b/>
          <w:lang w:val="en-US"/>
        </w:rPr>
      </w:pPr>
      <w:r w:rsidRPr="007D5AF4">
        <w:rPr>
          <w:b/>
          <w:lang w:val="en-US"/>
        </w:rPr>
        <w:t>Agenda Item:</w:t>
      </w:r>
      <w:r w:rsidRPr="007D5AF4">
        <w:rPr>
          <w:b/>
          <w:lang w:val="en-US"/>
        </w:rPr>
        <w:tab/>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DA2F95">
        <w:rPr>
          <w:b/>
          <w:lang w:val="en-US"/>
        </w:rPr>
        <w:t>Cloud LI Living Document</w:t>
      </w:r>
    </w:p>
    <w:p w:rsidR="004E7E83" w:rsidRPr="00B40666" w:rsidRDefault="004E7E83" w:rsidP="002B138D">
      <w:pPr>
        <w:pStyle w:val="Heading2"/>
        <w:numPr>
          <w:ilvl w:val="0"/>
          <w:numId w:val="24"/>
        </w:numPr>
        <w:rPr>
          <w:lang w:eastAsia="ja-JP"/>
        </w:rPr>
      </w:pPr>
      <w:r w:rsidRPr="00B40666">
        <w:rPr>
          <w:rStyle w:val="Strong"/>
        </w:rPr>
        <w:t>Introduction</w:t>
      </w:r>
    </w:p>
    <w:p w:rsidR="00C06AE3" w:rsidRPr="00B40666" w:rsidRDefault="00D81E8E" w:rsidP="00D81E8E">
      <w:pPr>
        <w:pStyle w:val="ListParagraph"/>
        <w:rPr>
          <w:lang w:val="en-US"/>
        </w:rPr>
      </w:pPr>
      <w:bookmarkStart w:id="0" w:name="_Toc227640903"/>
      <w:bookmarkStart w:id="1" w:name="_Toc227641308"/>
      <w:r w:rsidRPr="00B40666">
        <w:rPr>
          <w:lang w:val="en-US"/>
        </w:rPr>
        <w:t xml:space="preserve">This contribution proposes </w:t>
      </w:r>
      <w:r w:rsidR="0001796F">
        <w:rPr>
          <w:lang w:val="en-US"/>
        </w:rPr>
        <w:t>two</w:t>
      </w:r>
      <w:r w:rsidR="00C06AE3" w:rsidRPr="00B40666">
        <w:rPr>
          <w:lang w:val="en-US"/>
        </w:rPr>
        <w:t xml:space="preserve"> </w:t>
      </w:r>
      <w:r w:rsidR="00E55269">
        <w:rPr>
          <w:lang w:val="en-US"/>
        </w:rPr>
        <w:t xml:space="preserve">revised </w:t>
      </w:r>
      <w:r w:rsidR="00DA2F95" w:rsidRPr="00B40666">
        <w:rPr>
          <w:lang w:val="en-US"/>
        </w:rPr>
        <w:t>Telepresence</w:t>
      </w:r>
      <w:r w:rsidR="000D5CF9" w:rsidRPr="00B40666">
        <w:rPr>
          <w:lang w:val="en-US"/>
        </w:rPr>
        <w:t xml:space="preserve"> use case</w:t>
      </w:r>
      <w:r w:rsidR="00C06AE3" w:rsidRPr="00B40666">
        <w:rPr>
          <w:lang w:val="en-US"/>
        </w:rPr>
        <w:t>s</w:t>
      </w:r>
      <w:r w:rsidR="00B40666" w:rsidRPr="00B40666">
        <w:rPr>
          <w:lang w:val="en-US"/>
        </w:rPr>
        <w:t xml:space="preserve"> </w:t>
      </w:r>
      <w:r w:rsidR="00B40666">
        <w:rPr>
          <w:lang w:val="en-US"/>
        </w:rPr>
        <w:t xml:space="preserve">for addition </w:t>
      </w:r>
      <w:r w:rsidR="00C06AE3" w:rsidRPr="00B40666">
        <w:rPr>
          <w:lang w:val="en-US"/>
        </w:rPr>
        <w:t xml:space="preserve">to the </w:t>
      </w:r>
      <w:r w:rsidR="00C06AE3" w:rsidRPr="00B40666">
        <w:rPr>
          <w:rFonts w:cs="Arial"/>
        </w:rPr>
        <w:t>Living Document to study LI solutions for Mobile Cloud Services</w:t>
      </w:r>
      <w:r w:rsidR="00C06AE3" w:rsidRPr="00B40666">
        <w:rPr>
          <w:lang w:val="en-US"/>
        </w:rPr>
        <w:t xml:space="preserve">. </w:t>
      </w:r>
      <w:r w:rsidR="00E55269">
        <w:rPr>
          <w:lang w:val="en-US"/>
        </w:rPr>
        <w:t>This is a revision of SA3LI12_055 based on comments/discussions at the last meeting.</w:t>
      </w:r>
    </w:p>
    <w:p w:rsidR="00D81E8E" w:rsidRPr="00B40666" w:rsidRDefault="00B40666" w:rsidP="00B40666">
      <w:pPr>
        <w:pStyle w:val="Heading2"/>
        <w:numPr>
          <w:ilvl w:val="0"/>
          <w:numId w:val="24"/>
        </w:numPr>
        <w:rPr>
          <w:rStyle w:val="Strong"/>
        </w:rPr>
      </w:pPr>
      <w:r w:rsidRPr="00B40666">
        <w:rPr>
          <w:rStyle w:val="Strong"/>
        </w:rPr>
        <w:t>Background</w:t>
      </w:r>
    </w:p>
    <w:p w:rsidR="00B40666" w:rsidRDefault="00B40666" w:rsidP="00B40666">
      <w:pPr>
        <w:pStyle w:val="ListParagraph"/>
        <w:rPr>
          <w:lang w:val="en-US"/>
        </w:rPr>
      </w:pPr>
      <w:r w:rsidRPr="00B40666">
        <w:rPr>
          <w:lang w:val="en-US"/>
        </w:rPr>
        <w:t>Telepresence is marketed as the next generation video teleconferencing service, which provides a level of realism, using high resolution video (e.g., 1080p) synchronized seamless with true fidelity sound over a high quality of service (e.g., little to no delay, delay variation/jitter, and packet loss) connection.</w:t>
      </w:r>
      <w:r>
        <w:rPr>
          <w:lang w:val="en-US"/>
        </w:rPr>
        <w:t xml:space="preserve">  ATIS’s Cloud Services Forum (CSF) is working on a </w:t>
      </w:r>
      <w:r w:rsidRPr="00B40666">
        <w:rPr>
          <w:i/>
          <w:lang w:val="en-US"/>
        </w:rPr>
        <w:t>Draft Technical Report on Cloud Framework for Telepresence Services</w:t>
      </w:r>
      <w:r>
        <w:rPr>
          <w:rStyle w:val="FootnoteReference"/>
          <w:i/>
          <w:lang w:val="en-US"/>
        </w:rPr>
        <w:footnoteReference w:id="1"/>
      </w:r>
      <w:r w:rsidRPr="00B40666">
        <w:rPr>
          <w:lang w:val="en-US"/>
        </w:rPr>
        <w:t xml:space="preserve"> </w:t>
      </w:r>
      <w:r>
        <w:rPr>
          <w:lang w:val="en-US"/>
        </w:rPr>
        <w:t xml:space="preserve">which includes the following statement:  </w:t>
      </w:r>
      <w:r w:rsidRPr="00B40666">
        <w:rPr>
          <w:lang w:val="en-US"/>
        </w:rPr>
        <w:t xml:space="preserve">“The telepresence service is a managed, hosted or premise based delivery of high definition video services.  A telepresence service is a component of the broader set of services enabling unified communications for an enterprise or consumer.  Unified communications refers to services such as presence, instant messaging, document and personal video sharing, telephony, unified inbox services such as voice mail, blogging, web conferencing and other elements of what it takes to provide a portfolio of collaborative services for an enterprise or consumer.”  </w:t>
      </w:r>
    </w:p>
    <w:p w:rsidR="0051393B" w:rsidRDefault="0051393B" w:rsidP="00B40666">
      <w:pPr>
        <w:pStyle w:val="ListParagraph"/>
        <w:rPr>
          <w:lang w:val="en-US"/>
        </w:rPr>
      </w:pPr>
    </w:p>
    <w:p w:rsidR="0051393B" w:rsidRDefault="0051393B" w:rsidP="0051393B">
      <w:pPr>
        <w:pStyle w:val="ListParagraph"/>
        <w:rPr>
          <w:lang w:val="en-US"/>
        </w:rPr>
      </w:pPr>
      <w:r>
        <w:rPr>
          <w:lang w:val="en-US"/>
        </w:rPr>
        <w:t>3GPP, in TS 22.228</w:t>
      </w:r>
      <w:r>
        <w:rPr>
          <w:rStyle w:val="FootnoteReference"/>
          <w:lang w:val="en-US"/>
        </w:rPr>
        <w:footnoteReference w:id="2"/>
      </w:r>
      <w:r>
        <w:rPr>
          <w:lang w:val="en-US"/>
        </w:rPr>
        <w:t>, defines an IMS-based Telepresence as: “a</w:t>
      </w:r>
      <w:r w:rsidRPr="0051393B">
        <w:rPr>
          <w:lang w:val="en-US"/>
        </w:rPr>
        <w:t xml:space="preserve">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Pr>
          <w:lang w:val="en-US"/>
        </w:rPr>
        <w:t>”, where a conference is “a</w:t>
      </w:r>
      <w:r w:rsidRPr="0051393B">
        <w:rPr>
          <w:lang w:val="en-US"/>
        </w:rPr>
        <w:t>n IP multimedia session with two or more participants. Each conference has a “conference focus”. A conference can be uniquely identified by a user. Examples for a conference could be a Telepresence or a multimedia game, in which the conference focus is located in a game server.</w:t>
      </w:r>
      <w:r>
        <w:rPr>
          <w:lang w:val="en-US"/>
        </w:rPr>
        <w:t>”</w:t>
      </w:r>
    </w:p>
    <w:p w:rsidR="0051393B" w:rsidRPr="0051393B" w:rsidRDefault="0051393B" w:rsidP="0051393B">
      <w:pPr>
        <w:pStyle w:val="ListParagraph"/>
        <w:rPr>
          <w:lang w:val="en-US"/>
        </w:rPr>
      </w:pPr>
    </w:p>
    <w:p w:rsidR="00D10F23" w:rsidRDefault="0051393B" w:rsidP="00B40666">
      <w:pPr>
        <w:pStyle w:val="ListParagraph"/>
        <w:rPr>
          <w:lang w:val="en-US"/>
        </w:rPr>
      </w:pPr>
      <w:r>
        <w:rPr>
          <w:lang w:val="en-US"/>
        </w:rPr>
        <w:t>Although SA3-LI has not yet discussed Telepresence with regards to specific LI requirements, 3GPP defines it as “a conference”, and “IMS conferencing” is covered in the 3GPP LI specifications.  M</w:t>
      </w:r>
      <w:r w:rsidR="00D10F23" w:rsidRPr="00B40666">
        <w:rPr>
          <w:lang w:val="en-US"/>
        </w:rPr>
        <w:t>any cloud services are heavily on the information systems “side” of the spectrum</w:t>
      </w:r>
      <w:r>
        <w:rPr>
          <w:lang w:val="en-US"/>
        </w:rPr>
        <w:t>; t</w:t>
      </w:r>
      <w:r w:rsidR="00D10F23" w:rsidRPr="00B40666">
        <w:rPr>
          <w:lang w:val="en-US"/>
        </w:rPr>
        <w:t>elepresence is a telecommunications service, which can be offered via “The Cloud”.</w:t>
      </w:r>
    </w:p>
    <w:p w:rsidR="00B40666" w:rsidRPr="00B40666" w:rsidRDefault="00B40666" w:rsidP="002B138D">
      <w:pPr>
        <w:pStyle w:val="Heading2"/>
        <w:numPr>
          <w:ilvl w:val="0"/>
          <w:numId w:val="24"/>
        </w:numPr>
        <w:rPr>
          <w:rStyle w:val="Strong"/>
          <w:bCs w:val="0"/>
        </w:rPr>
      </w:pPr>
      <w:r w:rsidRPr="00B40666">
        <w:rPr>
          <w:rStyle w:val="Strong"/>
        </w:rPr>
        <w:t>Discussion</w:t>
      </w:r>
    </w:p>
    <w:p w:rsidR="0051393B" w:rsidRDefault="0051393B" w:rsidP="0051393B">
      <w:pPr>
        <w:pStyle w:val="ListParagraph"/>
        <w:rPr>
          <w:lang w:val="en-US"/>
        </w:rPr>
      </w:pPr>
    </w:p>
    <w:p w:rsidR="0051393B" w:rsidRDefault="0051393B" w:rsidP="00611D84">
      <w:pPr>
        <w:pStyle w:val="ListParagraph"/>
        <w:rPr>
          <w:lang w:val="en-US"/>
        </w:rPr>
      </w:pPr>
      <w:r w:rsidRPr="00B40666">
        <w:rPr>
          <w:lang w:val="en-US"/>
        </w:rPr>
        <w:t>TSPs who offer telecommunications services, regardless of the network architecture used to deliver that service to the subscriber, must still be able to meet their (national/regional/local) legal obligations to support Law Enforcement.</w:t>
      </w:r>
      <w:r>
        <w:rPr>
          <w:lang w:val="en-US"/>
        </w:rPr>
        <w:t xml:space="preserve">  </w:t>
      </w:r>
    </w:p>
    <w:p w:rsidR="0051393B" w:rsidRDefault="0051393B" w:rsidP="00611D84">
      <w:pPr>
        <w:pStyle w:val="ListParagraph"/>
        <w:rPr>
          <w:lang w:val="en-US"/>
        </w:rPr>
      </w:pPr>
    </w:p>
    <w:p w:rsidR="00780F4D" w:rsidRPr="00780F4D" w:rsidRDefault="0051393B" w:rsidP="00611D84">
      <w:pPr>
        <w:ind w:left="720"/>
        <w:rPr>
          <w:lang w:val="en-US"/>
        </w:rPr>
      </w:pPr>
      <w:r>
        <w:rPr>
          <w:lang w:val="en-US"/>
        </w:rPr>
        <w:t>The introduction</w:t>
      </w:r>
      <w:r w:rsidR="006726CF">
        <w:rPr>
          <w:lang w:val="en-US"/>
        </w:rPr>
        <w:t xml:space="preserve"> of cloud architecture does not abrogate the TSP’s legal obligation.  </w:t>
      </w:r>
      <w:r w:rsidR="00780F4D">
        <w:rPr>
          <w:lang w:val="en-US"/>
        </w:rPr>
        <w:t xml:space="preserve">“The Cloud” </w:t>
      </w:r>
      <w:r w:rsidR="00780F4D" w:rsidRPr="00780F4D">
        <w:rPr>
          <w:lang w:val="en-US"/>
        </w:rPr>
        <w:t xml:space="preserve">may provide a TSP with an opportunity to decide routing and control of communications with regards to existing intercept access points.  </w:t>
      </w:r>
      <w:r w:rsidR="00780F4D">
        <w:rPr>
          <w:lang w:val="en-US"/>
        </w:rPr>
        <w:t>I</w:t>
      </w:r>
      <w:r w:rsidR="006726CF">
        <w:rPr>
          <w:lang w:val="en-US"/>
        </w:rPr>
        <w:t xml:space="preserve">t may provide a TSP with implementation options which may impact either the availability or the veracity of communications or service logic information.  </w:t>
      </w:r>
      <w:r w:rsidR="004F4724">
        <w:rPr>
          <w:lang w:val="en-US"/>
        </w:rPr>
        <w:t xml:space="preserve">This </w:t>
      </w:r>
      <w:r w:rsidR="00780F4D">
        <w:rPr>
          <w:lang w:val="en-US"/>
        </w:rPr>
        <w:lastRenderedPageBreak/>
        <w:t xml:space="preserve">contribution </w:t>
      </w:r>
      <w:r w:rsidR="004F4724">
        <w:rPr>
          <w:lang w:val="en-US"/>
        </w:rPr>
        <w:t xml:space="preserve">does not address </w:t>
      </w:r>
      <w:r w:rsidR="00780F4D">
        <w:rPr>
          <w:lang w:val="en-US"/>
        </w:rPr>
        <w:t>carrier implementation options and their possible impact on availability for Law Enforcement or the level of trust of the information</w:t>
      </w:r>
      <w:r w:rsidR="004F4724">
        <w:rPr>
          <w:lang w:val="en-US"/>
        </w:rPr>
        <w:t xml:space="preserve">.  </w:t>
      </w:r>
    </w:p>
    <w:p w:rsidR="00780F4D" w:rsidRPr="00780F4D" w:rsidRDefault="00780F4D" w:rsidP="00611D84">
      <w:pPr>
        <w:ind w:left="720"/>
        <w:rPr>
          <w:lang w:val="en-US"/>
        </w:rPr>
      </w:pPr>
      <w:r w:rsidRPr="00780F4D">
        <w:rPr>
          <w:lang w:val="en-US"/>
        </w:rPr>
        <w:t xml:space="preserve">Questions that should be considered:  </w:t>
      </w:r>
    </w:p>
    <w:p w:rsidR="00780F4D" w:rsidRDefault="004F4724" w:rsidP="00611D84">
      <w:pPr>
        <w:pStyle w:val="ListParagraph"/>
        <w:numPr>
          <w:ilvl w:val="0"/>
          <w:numId w:val="41"/>
        </w:numPr>
        <w:ind w:left="1350" w:hanging="270"/>
        <w:rPr>
          <w:lang w:val="en-US"/>
        </w:rPr>
      </w:pPr>
      <w:r>
        <w:rPr>
          <w:lang w:val="en-US"/>
        </w:rPr>
        <w:t xml:space="preserve">Does “The Cloud” architecture impact the TSP’s ability to meet their legal obligations?  </w:t>
      </w:r>
    </w:p>
    <w:p w:rsidR="00780F4D" w:rsidRDefault="004F4724" w:rsidP="00611D84">
      <w:pPr>
        <w:pStyle w:val="ListParagraph"/>
        <w:numPr>
          <w:ilvl w:val="0"/>
          <w:numId w:val="41"/>
        </w:numPr>
        <w:ind w:left="1350" w:hanging="270"/>
        <w:rPr>
          <w:lang w:val="en-US"/>
        </w:rPr>
      </w:pPr>
      <w:r>
        <w:rPr>
          <w:lang w:val="en-US"/>
        </w:rPr>
        <w:t xml:space="preserve">Is the security of the LI solution compromised by the TSP’s cloud implementation?  </w:t>
      </w:r>
    </w:p>
    <w:p w:rsidR="00780F4D" w:rsidRDefault="00282E4F" w:rsidP="00611D84">
      <w:pPr>
        <w:pStyle w:val="ListParagraph"/>
        <w:numPr>
          <w:ilvl w:val="1"/>
          <w:numId w:val="41"/>
        </w:numPr>
        <w:ind w:left="1800"/>
        <w:rPr>
          <w:lang w:val="en-US"/>
        </w:rPr>
      </w:pPr>
      <w:r>
        <w:rPr>
          <w:lang w:val="en-US"/>
        </w:rPr>
        <w:t xml:space="preserve">Does a TSP’s implementation of cloud services allow for access by unauthorized personnel (e.g., personnel who do not have authorization to be aware of LI functionality or operations) or introduce vulnerabilities that may expose the unobtrusiveness of LI activities?  </w:t>
      </w:r>
    </w:p>
    <w:p w:rsidR="00780F4D" w:rsidRDefault="00282E4F" w:rsidP="00611D84">
      <w:pPr>
        <w:pStyle w:val="ListParagraph"/>
        <w:numPr>
          <w:ilvl w:val="1"/>
          <w:numId w:val="41"/>
        </w:numPr>
        <w:ind w:left="1800"/>
        <w:rPr>
          <w:lang w:val="en-US"/>
        </w:rPr>
      </w:pPr>
      <w:r>
        <w:rPr>
          <w:lang w:val="en-US"/>
        </w:rPr>
        <w:t xml:space="preserve">Does the TSP’s cloud services implementation provide knowledge or indications to any party to the communications?  </w:t>
      </w:r>
    </w:p>
    <w:p w:rsidR="00780F4D" w:rsidRDefault="00282E4F" w:rsidP="00611D84">
      <w:pPr>
        <w:pStyle w:val="ListParagraph"/>
        <w:numPr>
          <w:ilvl w:val="1"/>
          <w:numId w:val="41"/>
        </w:numPr>
        <w:ind w:left="1800"/>
        <w:rPr>
          <w:lang w:val="en-US"/>
        </w:rPr>
      </w:pPr>
      <w:r>
        <w:rPr>
          <w:lang w:val="en-US"/>
        </w:rPr>
        <w:t xml:space="preserve">If security mechanisms currently used (authentication, encryption, log files, etc.) are no longer viable for cloud services, the TSP still needs to meet the national/regional/local requirements for security.  TSP’s need to consider their responsibilities for audits and log files when implementing </w:t>
      </w:r>
      <w:proofErr w:type="gramStart"/>
      <w:r>
        <w:rPr>
          <w:lang w:val="en-US"/>
        </w:rPr>
        <w:t>a cloud</w:t>
      </w:r>
      <w:proofErr w:type="gramEnd"/>
      <w:r>
        <w:rPr>
          <w:lang w:val="en-US"/>
        </w:rPr>
        <w:t xml:space="preserve"> service architecture. </w:t>
      </w:r>
    </w:p>
    <w:p w:rsidR="006726CF" w:rsidRDefault="006726CF" w:rsidP="00611D84">
      <w:pPr>
        <w:pStyle w:val="ListParagraph"/>
        <w:rPr>
          <w:lang w:val="en-US"/>
        </w:rPr>
      </w:pPr>
    </w:p>
    <w:p w:rsidR="00611D84" w:rsidRDefault="00611D84" w:rsidP="00611D84">
      <w:pPr>
        <w:pStyle w:val="ListParagraph"/>
        <w:rPr>
          <w:lang w:val="en-US"/>
        </w:rPr>
      </w:pPr>
      <w:r>
        <w:rPr>
          <w:lang w:val="en-US"/>
        </w:rPr>
        <w:t xml:space="preserve">While it may be worthwhile holding these types of discussions in a standards forum, are these the types of questions that can </w:t>
      </w:r>
      <w:r w:rsidR="00E55269">
        <w:rPr>
          <w:lang w:val="en-US"/>
        </w:rPr>
        <w:t xml:space="preserve">be </w:t>
      </w:r>
      <w:r>
        <w:rPr>
          <w:lang w:val="en-US"/>
        </w:rPr>
        <w:t xml:space="preserve">answered in technical specifications?  </w:t>
      </w:r>
    </w:p>
    <w:p w:rsidR="00611D84" w:rsidRDefault="00611D84" w:rsidP="00611D84">
      <w:pPr>
        <w:pStyle w:val="ListParagraph"/>
        <w:rPr>
          <w:lang w:val="en-US"/>
        </w:rPr>
      </w:pPr>
    </w:p>
    <w:p w:rsidR="0051393B" w:rsidRDefault="006726CF" w:rsidP="00611D84">
      <w:pPr>
        <w:pStyle w:val="ListParagraph"/>
        <w:rPr>
          <w:lang w:val="en-US"/>
        </w:rPr>
      </w:pPr>
      <w:r>
        <w:rPr>
          <w:lang w:val="en-US"/>
        </w:rPr>
        <w:t>Telepresence is typically marketed as an “enterprise” type of communication, but that does not preclude the option of TSPs offering it to non-enterprise subscribers.  In the use case(s)</w:t>
      </w:r>
      <w:r w:rsidR="001E0983">
        <w:rPr>
          <w:lang w:val="en-US"/>
        </w:rPr>
        <w:t xml:space="preserve"> described below</w:t>
      </w:r>
      <w:r>
        <w:rPr>
          <w:lang w:val="en-US"/>
        </w:rPr>
        <w:t xml:space="preserve"> the telepresence service discussed is a non-enterprise service offering.  </w:t>
      </w:r>
    </w:p>
    <w:p w:rsidR="0051393B" w:rsidRPr="00B40666" w:rsidRDefault="0051393B" w:rsidP="00611D84">
      <w:pPr>
        <w:pStyle w:val="ListParagraph"/>
        <w:rPr>
          <w:lang w:val="en-US"/>
        </w:rPr>
      </w:pPr>
    </w:p>
    <w:p w:rsidR="00B40666" w:rsidRPr="00B40666" w:rsidRDefault="0051393B" w:rsidP="00611D84">
      <w:pPr>
        <w:pStyle w:val="ListParagraph"/>
        <w:rPr>
          <w:lang w:val="en-US"/>
        </w:rPr>
      </w:pPr>
      <w:r w:rsidRPr="006E2C68">
        <w:rPr>
          <w:lang w:val="en-US"/>
        </w:rPr>
        <w:t xml:space="preserve">The following outlines </w:t>
      </w:r>
      <w:r w:rsidR="0064092D" w:rsidRPr="006E2C68">
        <w:rPr>
          <w:lang w:val="en-US"/>
        </w:rPr>
        <w:t>two</w:t>
      </w:r>
      <w:r w:rsidRPr="006E2C68">
        <w:rPr>
          <w:lang w:val="en-US"/>
        </w:rPr>
        <w:t xml:space="preserve"> Telepresence </w:t>
      </w:r>
      <w:r w:rsidRPr="006E2C68">
        <w:rPr>
          <w:rFonts w:cs="Arial"/>
        </w:rPr>
        <w:t>Service use cases</w:t>
      </w:r>
      <w:r w:rsidRPr="006E2C68">
        <w:rPr>
          <w:lang w:val="en-US"/>
        </w:rPr>
        <w:t xml:space="preserve">. </w:t>
      </w:r>
      <w:r w:rsidR="0064092D" w:rsidRPr="006E2C68">
        <w:rPr>
          <w:lang w:val="en-US"/>
        </w:rPr>
        <w:t>The first depicts when all the</w:t>
      </w:r>
      <w:r w:rsidR="0064092D">
        <w:rPr>
          <w:lang w:val="en-US"/>
        </w:rPr>
        <w:t xml:space="preserve"> participants subscribe </w:t>
      </w:r>
      <w:r w:rsidR="001E0983">
        <w:rPr>
          <w:lang w:val="en-US"/>
        </w:rPr>
        <w:t xml:space="preserve">to </w:t>
      </w:r>
      <w:r w:rsidR="006E2C68">
        <w:rPr>
          <w:lang w:val="en-US"/>
        </w:rPr>
        <w:t xml:space="preserve">their </w:t>
      </w:r>
      <w:r w:rsidR="0064092D">
        <w:rPr>
          <w:lang w:val="en-US"/>
        </w:rPr>
        <w:t>TSP</w:t>
      </w:r>
      <w:r w:rsidR="006E2C68">
        <w:rPr>
          <w:lang w:val="en-US"/>
        </w:rPr>
        <w:t xml:space="preserve">’s </w:t>
      </w:r>
      <w:r w:rsidR="0064092D">
        <w:rPr>
          <w:lang w:val="en-US"/>
        </w:rPr>
        <w:t>Telepresence</w:t>
      </w:r>
      <w:r w:rsidR="006E2C68">
        <w:rPr>
          <w:lang w:val="en-US"/>
        </w:rPr>
        <w:t xml:space="preserve"> service</w:t>
      </w:r>
      <w:r w:rsidR="0064092D">
        <w:rPr>
          <w:lang w:val="en-US"/>
        </w:rPr>
        <w:t xml:space="preserve">.  The second is when the Telepresence service is not offered by the TSP(s) involved, but by a Third-Party (e.g., separate IMS provider). </w:t>
      </w:r>
      <w:r w:rsidR="006E2C68">
        <w:rPr>
          <w:lang w:val="en-US"/>
        </w:rPr>
        <w:t xml:space="preserve">In this case, the participants may belong to the same or </w:t>
      </w:r>
      <w:r w:rsidR="001E0983">
        <w:rPr>
          <w:lang w:val="en-US"/>
        </w:rPr>
        <w:t xml:space="preserve">different </w:t>
      </w:r>
      <w:proofErr w:type="spellStart"/>
      <w:r w:rsidR="006E2C68">
        <w:rPr>
          <w:lang w:val="en-US"/>
        </w:rPr>
        <w:t>TSPs.</w:t>
      </w:r>
      <w:proofErr w:type="spellEnd"/>
      <w:r w:rsidR="0064092D">
        <w:rPr>
          <w:lang w:val="en-US"/>
        </w:rPr>
        <w:t xml:space="preserve"> </w:t>
      </w:r>
      <w:r w:rsidR="00EA6B31">
        <w:rPr>
          <w:lang w:val="en-US"/>
        </w:rPr>
        <w:t xml:space="preserve"> For simplicity, all mobile participants are in their home network (i.e., roaming scenarios are not provided for discussion).</w:t>
      </w:r>
    </w:p>
    <w:p w:rsidR="004E7E83" w:rsidRPr="002B138D" w:rsidRDefault="00D81E8E" w:rsidP="00B40666">
      <w:pPr>
        <w:pStyle w:val="Heading2"/>
        <w:ind w:left="360"/>
      </w:pPr>
      <w:r>
        <w:t>**********************First addition******************************</w:t>
      </w:r>
    </w:p>
    <w:p w:rsidR="000D5CF9" w:rsidRPr="00CA53C1" w:rsidRDefault="00DA2F95" w:rsidP="000D5CF9">
      <w:pPr>
        <w:pStyle w:val="ListParagraph"/>
        <w:numPr>
          <w:ilvl w:val="0"/>
          <w:numId w:val="39"/>
        </w:numPr>
        <w:rPr>
          <w:b/>
          <w:lang w:eastAsia="en-US"/>
        </w:rPr>
      </w:pPr>
      <w:r w:rsidRPr="00CA53C1">
        <w:rPr>
          <w:b/>
          <w:lang w:eastAsia="en-US"/>
        </w:rPr>
        <w:t xml:space="preserve">Telepresence </w:t>
      </w:r>
      <w:r w:rsidR="000D5CF9" w:rsidRPr="00CA53C1">
        <w:rPr>
          <w:b/>
          <w:lang w:eastAsia="en-US"/>
        </w:rPr>
        <w:t>use case</w:t>
      </w:r>
      <w:r w:rsidR="0064092D" w:rsidRPr="00CA53C1">
        <w:rPr>
          <w:b/>
          <w:lang w:eastAsia="en-US"/>
        </w:rPr>
        <w:t xml:space="preserve"> 1:  TSP offers Telepresence and all participants are subscribers of the TSP</w:t>
      </w:r>
      <w:r w:rsidR="000D5CF9" w:rsidRPr="00CA53C1">
        <w:rPr>
          <w:b/>
          <w:lang w:eastAsia="en-US"/>
        </w:rPr>
        <w:t>.</w:t>
      </w:r>
    </w:p>
    <w:p w:rsidR="00DA2F95" w:rsidRDefault="00DA2F95" w:rsidP="00DA2F95">
      <w:pPr>
        <w:ind w:left="1080"/>
        <w:rPr>
          <w:lang w:eastAsia="en-US"/>
        </w:rPr>
      </w:pPr>
    </w:p>
    <w:p w:rsidR="000D5CF9" w:rsidRDefault="000D5CF9" w:rsidP="000D5CF9">
      <w:pPr>
        <w:pStyle w:val="ListParagraph"/>
        <w:numPr>
          <w:ilvl w:val="1"/>
          <w:numId w:val="39"/>
        </w:numPr>
        <w:rPr>
          <w:lang w:eastAsia="en-US"/>
        </w:rPr>
      </w:pPr>
      <w:r>
        <w:rPr>
          <w:lang w:eastAsia="en-US"/>
        </w:rPr>
        <w:t>Overview</w:t>
      </w:r>
    </w:p>
    <w:p w:rsidR="000D5CF9" w:rsidRDefault="000D5CF9" w:rsidP="000D5CF9">
      <w:pPr>
        <w:ind w:left="720"/>
        <w:rPr>
          <w:lang w:eastAsia="en-US"/>
        </w:rPr>
      </w:pPr>
      <w:r>
        <w:rPr>
          <w:lang w:eastAsia="en-US"/>
        </w:rPr>
        <w:t xml:space="preserve">This use case describes basic </w:t>
      </w:r>
      <w:r w:rsidR="00D10F23">
        <w:rPr>
          <w:lang w:eastAsia="en-US"/>
        </w:rPr>
        <w:t>telepresence</w:t>
      </w:r>
      <w:r>
        <w:rPr>
          <w:lang w:eastAsia="en-US"/>
        </w:rPr>
        <w:t xml:space="preserve"> </w:t>
      </w:r>
      <w:r w:rsidR="00D10F23">
        <w:rPr>
          <w:lang w:eastAsia="en-US"/>
        </w:rPr>
        <w:t>service</w:t>
      </w:r>
      <w:r>
        <w:rPr>
          <w:lang w:eastAsia="en-US"/>
        </w:rPr>
        <w:t>.</w:t>
      </w:r>
      <w:r w:rsidR="006E2C68">
        <w:rPr>
          <w:lang w:eastAsia="en-US"/>
        </w:rPr>
        <w:t xml:space="preserve">  A TSP offers Telepresence and all the participants are subscribers to that TSP.</w:t>
      </w:r>
    </w:p>
    <w:p w:rsidR="000D5CF9" w:rsidRDefault="000D5CF9" w:rsidP="000D5CF9">
      <w:pPr>
        <w:pStyle w:val="ListParagraph"/>
        <w:numPr>
          <w:ilvl w:val="1"/>
          <w:numId w:val="39"/>
        </w:numPr>
        <w:rPr>
          <w:lang w:eastAsia="en-US"/>
        </w:rPr>
      </w:pPr>
      <w:r>
        <w:rPr>
          <w:lang w:eastAsia="en-US"/>
        </w:rPr>
        <w:t>Actors</w:t>
      </w:r>
    </w:p>
    <w:p w:rsidR="000D5CF9" w:rsidRDefault="000D5CF9" w:rsidP="000D5CF9">
      <w:pPr>
        <w:ind w:left="1080"/>
        <w:rPr>
          <w:lang w:eastAsia="en-US"/>
        </w:rPr>
      </w:pPr>
      <w:r>
        <w:rPr>
          <w:lang w:eastAsia="en-US"/>
        </w:rPr>
        <w:t>The user</w:t>
      </w:r>
      <w:r w:rsidR="00D10F23">
        <w:rPr>
          <w:lang w:eastAsia="en-US"/>
        </w:rPr>
        <w:t>s are</w:t>
      </w:r>
      <w:r>
        <w:rPr>
          <w:lang w:eastAsia="en-US"/>
        </w:rPr>
        <w:t xml:space="preserve"> </w:t>
      </w:r>
      <w:r w:rsidR="00D10F23">
        <w:rPr>
          <w:lang w:eastAsia="en-US"/>
        </w:rPr>
        <w:t>Jean</w:t>
      </w:r>
      <w:r w:rsidR="00763247">
        <w:rPr>
          <w:lang w:eastAsia="en-US"/>
        </w:rPr>
        <w:t xml:space="preserve"> (the subject of the lawful </w:t>
      </w:r>
      <w:r w:rsidR="00764071">
        <w:rPr>
          <w:lang w:eastAsia="en-US"/>
        </w:rPr>
        <w:t>interception</w:t>
      </w:r>
      <w:r w:rsidR="00763247">
        <w:rPr>
          <w:lang w:eastAsia="en-US"/>
        </w:rPr>
        <w:t>)</w:t>
      </w:r>
      <w:r w:rsidR="00D10F23">
        <w:rPr>
          <w:lang w:eastAsia="en-US"/>
        </w:rPr>
        <w:t>,</w:t>
      </w:r>
      <w:r w:rsidR="003D798C">
        <w:rPr>
          <w:lang w:eastAsia="en-US"/>
        </w:rPr>
        <w:t xml:space="preserve"> </w:t>
      </w:r>
      <w:r w:rsidR="00763247">
        <w:rPr>
          <w:lang w:eastAsia="en-US"/>
        </w:rPr>
        <w:t xml:space="preserve">and her two associates:  </w:t>
      </w:r>
      <w:r w:rsidR="003D798C">
        <w:rPr>
          <w:lang w:eastAsia="en-US"/>
        </w:rPr>
        <w:t>Greg</w:t>
      </w:r>
      <w:r w:rsidR="00D10F23">
        <w:rPr>
          <w:lang w:eastAsia="en-US"/>
        </w:rPr>
        <w:t xml:space="preserve"> and Peter.</w:t>
      </w:r>
    </w:p>
    <w:p w:rsidR="000D5CF9" w:rsidRDefault="000D5CF9" w:rsidP="000D5CF9">
      <w:pPr>
        <w:ind w:left="1080"/>
        <w:rPr>
          <w:lang w:eastAsia="en-US"/>
        </w:rPr>
      </w:pPr>
      <w:r>
        <w:rPr>
          <w:lang w:eastAsia="en-US"/>
        </w:rPr>
        <w:t xml:space="preserve">McCloud is the </w:t>
      </w:r>
      <w:r w:rsidR="00763247">
        <w:rPr>
          <w:lang w:eastAsia="en-US"/>
        </w:rPr>
        <w:t xml:space="preserve">mobile </w:t>
      </w:r>
      <w:r w:rsidR="0064092D">
        <w:rPr>
          <w:lang w:eastAsia="en-US"/>
        </w:rPr>
        <w:t>TSP/</w:t>
      </w:r>
      <w:r>
        <w:rPr>
          <w:lang w:eastAsia="en-US"/>
        </w:rPr>
        <w:t xml:space="preserve">cloud service provider providing </w:t>
      </w:r>
      <w:r w:rsidR="00D10F23">
        <w:rPr>
          <w:lang w:eastAsia="en-US"/>
        </w:rPr>
        <w:t>a Telepresence Service</w:t>
      </w:r>
      <w:r>
        <w:rPr>
          <w:lang w:eastAsia="en-US"/>
        </w:rPr>
        <w:t>.</w:t>
      </w:r>
    </w:p>
    <w:p w:rsidR="00CF7D09" w:rsidRDefault="00CF7D09" w:rsidP="000D5CF9">
      <w:pPr>
        <w:ind w:left="1080"/>
        <w:rPr>
          <w:lang w:eastAsia="en-US"/>
        </w:rPr>
      </w:pPr>
      <w:r>
        <w:rPr>
          <w:lang w:eastAsia="en-US"/>
        </w:rPr>
        <w:t xml:space="preserve">The Alleghany County Police department is the LEA authorized to perform the </w:t>
      </w:r>
      <w:r w:rsidR="00900F62">
        <w:rPr>
          <w:lang w:eastAsia="en-US"/>
        </w:rPr>
        <w:t xml:space="preserve">electronic </w:t>
      </w:r>
      <w:r>
        <w:rPr>
          <w:lang w:eastAsia="en-US"/>
        </w:rPr>
        <w:t>surveillance.</w:t>
      </w:r>
    </w:p>
    <w:p w:rsidR="000D5CF9" w:rsidRDefault="002A74B0" w:rsidP="002A74B0">
      <w:pPr>
        <w:pStyle w:val="ListParagraph"/>
        <w:numPr>
          <w:ilvl w:val="1"/>
          <w:numId w:val="39"/>
        </w:numPr>
        <w:rPr>
          <w:lang w:eastAsia="en-US"/>
        </w:rPr>
      </w:pPr>
      <w:r>
        <w:rPr>
          <w:lang w:eastAsia="en-US"/>
        </w:rPr>
        <w:t>Preconditio</w:t>
      </w:r>
      <w:r w:rsidR="000D5CF9">
        <w:rPr>
          <w:lang w:eastAsia="en-US"/>
        </w:rPr>
        <w:t>ns</w:t>
      </w:r>
    </w:p>
    <w:p w:rsidR="00CF7D09" w:rsidRDefault="002A74B0" w:rsidP="00764071">
      <w:pPr>
        <w:ind w:left="1080"/>
        <w:rPr>
          <w:lang w:eastAsia="en-US"/>
        </w:rPr>
      </w:pPr>
      <w:r>
        <w:rPr>
          <w:lang w:eastAsia="en-US"/>
        </w:rPr>
        <w:t>J</w:t>
      </w:r>
      <w:r w:rsidR="00D10F23">
        <w:rPr>
          <w:lang w:eastAsia="en-US"/>
        </w:rPr>
        <w:t>ean, Greg and Peter all are s</w:t>
      </w:r>
      <w:r>
        <w:rPr>
          <w:lang w:eastAsia="en-US"/>
        </w:rPr>
        <w:t>ubscriber</w:t>
      </w:r>
      <w:r w:rsidR="00D10F23">
        <w:rPr>
          <w:lang w:eastAsia="en-US"/>
        </w:rPr>
        <w:t>s</w:t>
      </w:r>
      <w:r>
        <w:rPr>
          <w:lang w:eastAsia="en-US"/>
        </w:rPr>
        <w:t xml:space="preserve"> of the McCloud </w:t>
      </w:r>
      <w:r w:rsidR="00D10F23">
        <w:rPr>
          <w:lang w:eastAsia="en-US"/>
        </w:rPr>
        <w:t xml:space="preserve">Telepresence </w:t>
      </w:r>
      <w:r>
        <w:rPr>
          <w:lang w:eastAsia="en-US"/>
        </w:rPr>
        <w:t>services.</w:t>
      </w:r>
    </w:p>
    <w:p w:rsidR="00BD5C4B" w:rsidRDefault="00CF7D09" w:rsidP="00764071">
      <w:pPr>
        <w:ind w:left="1080"/>
        <w:rPr>
          <w:lang w:eastAsia="en-US"/>
        </w:rPr>
      </w:pPr>
      <w:r>
        <w:rPr>
          <w:lang w:eastAsia="en-US"/>
        </w:rPr>
        <w:t xml:space="preserve">The Alleghany County Police Department has obtained the </w:t>
      </w:r>
      <w:r w:rsidR="00900F62">
        <w:rPr>
          <w:lang w:eastAsia="en-US"/>
        </w:rPr>
        <w:t>lawful authorization</w:t>
      </w:r>
      <w:r>
        <w:rPr>
          <w:lang w:eastAsia="en-US"/>
        </w:rPr>
        <w:t xml:space="preserve"> to perform </w:t>
      </w:r>
      <w:r w:rsidR="00BB2F96">
        <w:rPr>
          <w:lang w:eastAsia="en-US"/>
        </w:rPr>
        <w:t xml:space="preserve">electronic </w:t>
      </w:r>
      <w:r>
        <w:rPr>
          <w:lang w:eastAsia="en-US"/>
        </w:rPr>
        <w:t>surveillance on Jean</w:t>
      </w:r>
      <w:r w:rsidR="00BB2F96">
        <w:rPr>
          <w:lang w:eastAsia="en-US"/>
        </w:rPr>
        <w:t>, who is</w:t>
      </w:r>
      <w:r>
        <w:rPr>
          <w:lang w:eastAsia="en-US"/>
        </w:rPr>
        <w:t xml:space="preserve"> suspected of </w:t>
      </w:r>
      <w:r w:rsidR="00900F62">
        <w:rPr>
          <w:lang w:eastAsia="en-US"/>
        </w:rPr>
        <w:t>involvement with</w:t>
      </w:r>
      <w:r>
        <w:rPr>
          <w:lang w:eastAsia="en-US"/>
        </w:rPr>
        <w:t xml:space="preserve"> some illegal activity</w:t>
      </w:r>
      <w:r w:rsidR="00900F62">
        <w:rPr>
          <w:lang w:eastAsia="en-US"/>
        </w:rPr>
        <w:t>.</w:t>
      </w:r>
      <w:r>
        <w:rPr>
          <w:lang w:eastAsia="en-US"/>
        </w:rPr>
        <w:t xml:space="preserve"> </w:t>
      </w:r>
    </w:p>
    <w:p w:rsidR="002A74B0" w:rsidRDefault="00900F62" w:rsidP="00764071">
      <w:pPr>
        <w:ind w:left="1080"/>
        <w:rPr>
          <w:lang w:eastAsia="en-US"/>
        </w:rPr>
      </w:pPr>
      <w:r>
        <w:rPr>
          <w:lang w:eastAsia="en-US"/>
        </w:rPr>
        <w:t xml:space="preserve">The Allegany County Police Department has provided </w:t>
      </w:r>
      <w:r w:rsidR="00BD5C4B">
        <w:rPr>
          <w:lang w:eastAsia="en-US"/>
        </w:rPr>
        <w:t xml:space="preserve">McCloud </w:t>
      </w:r>
      <w:r>
        <w:rPr>
          <w:lang w:eastAsia="en-US"/>
        </w:rPr>
        <w:t>with</w:t>
      </w:r>
      <w:r w:rsidR="00BD5C4B">
        <w:rPr>
          <w:lang w:eastAsia="en-US"/>
        </w:rPr>
        <w:t xml:space="preserve"> </w:t>
      </w:r>
      <w:r w:rsidR="00CF7D09">
        <w:rPr>
          <w:lang w:eastAsia="en-US"/>
        </w:rPr>
        <w:t xml:space="preserve">this </w:t>
      </w:r>
      <w:r w:rsidR="00BD5C4B">
        <w:rPr>
          <w:lang w:eastAsia="en-US"/>
        </w:rPr>
        <w:t xml:space="preserve">lawful authorization </w:t>
      </w:r>
      <w:r>
        <w:rPr>
          <w:lang w:eastAsia="en-US"/>
        </w:rPr>
        <w:t xml:space="preserve">for </w:t>
      </w:r>
      <w:r w:rsidR="00BD5C4B">
        <w:rPr>
          <w:lang w:eastAsia="en-US"/>
        </w:rPr>
        <w:t>assist</w:t>
      </w:r>
      <w:r>
        <w:rPr>
          <w:lang w:eastAsia="en-US"/>
        </w:rPr>
        <w:t>ance</w:t>
      </w:r>
      <w:r w:rsidR="00BD5C4B">
        <w:rPr>
          <w:lang w:eastAsia="en-US"/>
        </w:rPr>
        <w:t xml:space="preserve"> in intercepting Jean’s communications, </w:t>
      </w:r>
      <w:r w:rsidR="001E0983">
        <w:rPr>
          <w:lang w:eastAsia="en-US"/>
        </w:rPr>
        <w:t>which</w:t>
      </w:r>
      <w:r w:rsidR="00BD5C4B">
        <w:rPr>
          <w:lang w:eastAsia="en-US"/>
        </w:rPr>
        <w:t xml:space="preserve"> include</w:t>
      </w:r>
      <w:r w:rsidR="001E0983">
        <w:rPr>
          <w:lang w:eastAsia="en-US"/>
        </w:rPr>
        <w:t>s</w:t>
      </w:r>
      <w:r w:rsidR="00CF7D09">
        <w:rPr>
          <w:lang w:eastAsia="en-US"/>
        </w:rPr>
        <w:t xml:space="preserve"> use of</w:t>
      </w:r>
      <w:r w:rsidR="00BD5C4B">
        <w:rPr>
          <w:lang w:eastAsia="en-US"/>
        </w:rPr>
        <w:t xml:space="preserve"> </w:t>
      </w:r>
      <w:r w:rsidR="00CF7D09">
        <w:rPr>
          <w:lang w:eastAsia="en-US"/>
        </w:rPr>
        <w:t xml:space="preserve">McCloud’s </w:t>
      </w:r>
      <w:r w:rsidR="00BD5C4B">
        <w:rPr>
          <w:lang w:eastAsia="en-US"/>
        </w:rPr>
        <w:t>Telepresence</w:t>
      </w:r>
      <w:r w:rsidR="00CF7D09">
        <w:rPr>
          <w:lang w:eastAsia="en-US"/>
        </w:rPr>
        <w:t xml:space="preserve"> service</w:t>
      </w:r>
      <w:r w:rsidR="00BD5C4B">
        <w:rPr>
          <w:lang w:eastAsia="en-US"/>
        </w:rPr>
        <w:t xml:space="preserve">.  </w:t>
      </w:r>
    </w:p>
    <w:p w:rsidR="00BD5C4B" w:rsidRDefault="00BD5C4B" w:rsidP="00764071">
      <w:pPr>
        <w:ind w:left="1080"/>
        <w:rPr>
          <w:lang w:eastAsia="en-US"/>
        </w:rPr>
      </w:pPr>
      <w:r>
        <w:rPr>
          <w:lang w:eastAsia="en-US"/>
        </w:rPr>
        <w:t>McCloud</w:t>
      </w:r>
      <w:r w:rsidR="00A227C1">
        <w:rPr>
          <w:lang w:eastAsia="en-US"/>
        </w:rPr>
        <w:t xml:space="preserve"> </w:t>
      </w:r>
      <w:r w:rsidR="00CF7D09">
        <w:rPr>
          <w:lang w:eastAsia="en-US"/>
        </w:rPr>
        <w:t>is able to deliver intercept</w:t>
      </w:r>
      <w:r w:rsidR="00F730BA">
        <w:rPr>
          <w:lang w:eastAsia="en-US"/>
        </w:rPr>
        <w:t xml:space="preserve">ed communications </w:t>
      </w:r>
      <w:r w:rsidR="00CF7D09">
        <w:rPr>
          <w:lang w:eastAsia="en-US"/>
        </w:rPr>
        <w:t>of its Telepresence Service to authorized LEAs.</w:t>
      </w:r>
    </w:p>
    <w:p w:rsidR="002637D3" w:rsidRDefault="002637D3" w:rsidP="00764071">
      <w:pPr>
        <w:ind w:left="1080"/>
        <w:rPr>
          <w:lang w:eastAsia="en-US"/>
        </w:rPr>
      </w:pPr>
      <w:r>
        <w:rPr>
          <w:lang w:eastAsia="en-US"/>
        </w:rPr>
        <w:lastRenderedPageBreak/>
        <w:t xml:space="preserve">Jean, Greg and Peter all are </w:t>
      </w:r>
      <w:r w:rsidR="00CF7D09">
        <w:rPr>
          <w:lang w:eastAsia="en-US"/>
        </w:rPr>
        <w:t xml:space="preserve">using UEs which </w:t>
      </w:r>
      <w:proofErr w:type="gramStart"/>
      <w:r w:rsidR="00CF7D09">
        <w:rPr>
          <w:lang w:eastAsia="en-US"/>
        </w:rPr>
        <w:t>are  active</w:t>
      </w:r>
      <w:proofErr w:type="gramEnd"/>
      <w:r w:rsidR="001916F2">
        <w:rPr>
          <w:lang w:eastAsia="en-US"/>
        </w:rPr>
        <w:t xml:space="preserve"> on the McCloud network</w:t>
      </w:r>
      <w:r w:rsidR="00F56765">
        <w:rPr>
          <w:lang w:eastAsia="en-US"/>
        </w:rPr>
        <w:t xml:space="preserve">.  However each has different </w:t>
      </w:r>
      <w:r w:rsidR="00BB2F96">
        <w:rPr>
          <w:lang w:eastAsia="en-US"/>
        </w:rPr>
        <w:t xml:space="preserve">video </w:t>
      </w:r>
      <w:r w:rsidR="00F56765">
        <w:rPr>
          <w:lang w:eastAsia="en-US"/>
        </w:rPr>
        <w:t>display capabilities.</w:t>
      </w:r>
    </w:p>
    <w:p w:rsidR="002A74B0" w:rsidRDefault="002A74B0" w:rsidP="002A74B0">
      <w:pPr>
        <w:pStyle w:val="ListParagraph"/>
        <w:numPr>
          <w:ilvl w:val="1"/>
          <w:numId w:val="39"/>
        </w:numPr>
        <w:rPr>
          <w:lang w:eastAsia="en-US"/>
        </w:rPr>
      </w:pPr>
      <w:r>
        <w:rPr>
          <w:lang w:eastAsia="en-US"/>
        </w:rPr>
        <w:t>Actions</w:t>
      </w:r>
    </w:p>
    <w:p w:rsidR="002A74B0" w:rsidRDefault="00D10F23" w:rsidP="002A74B0">
      <w:pPr>
        <w:pStyle w:val="ListParagraph"/>
        <w:numPr>
          <w:ilvl w:val="2"/>
          <w:numId w:val="39"/>
        </w:numPr>
        <w:rPr>
          <w:lang w:eastAsia="en-US"/>
        </w:rPr>
      </w:pPr>
      <w:r>
        <w:rPr>
          <w:lang w:eastAsia="en-US"/>
        </w:rPr>
        <w:t>Jean</w:t>
      </w:r>
      <w:r w:rsidR="00034062">
        <w:rPr>
          <w:lang w:eastAsia="en-US"/>
        </w:rPr>
        <w:t xml:space="preserve"> initiates</w:t>
      </w:r>
      <w:r w:rsidR="00E53427">
        <w:rPr>
          <w:lang w:eastAsia="en-US"/>
        </w:rPr>
        <w:t xml:space="preserve"> </w:t>
      </w:r>
      <w:r>
        <w:rPr>
          <w:lang w:eastAsia="en-US"/>
        </w:rPr>
        <w:t xml:space="preserve">Telepresence </w:t>
      </w:r>
      <w:r w:rsidR="00321C0D">
        <w:rPr>
          <w:lang w:eastAsia="en-US"/>
        </w:rPr>
        <w:t>(conference) session</w:t>
      </w:r>
      <w:r>
        <w:rPr>
          <w:lang w:eastAsia="en-US"/>
        </w:rPr>
        <w:t xml:space="preserve"> with Greg and Peter.</w:t>
      </w:r>
    </w:p>
    <w:p w:rsidR="00D10F23" w:rsidRDefault="00383BF0" w:rsidP="002A74B0">
      <w:pPr>
        <w:pStyle w:val="ListParagraph"/>
        <w:numPr>
          <w:ilvl w:val="2"/>
          <w:numId w:val="39"/>
        </w:numPr>
        <w:rPr>
          <w:lang w:eastAsia="en-US"/>
        </w:rPr>
      </w:pPr>
      <w:r>
        <w:rPr>
          <w:lang w:eastAsia="en-US"/>
        </w:rPr>
        <w:t xml:space="preserve">Jean, not having extensive video administration experience, relies heavily on the McCloud Help Desk Service for assistance in using the service (e.g., to initiate and </w:t>
      </w:r>
      <w:r>
        <w:rPr>
          <w:lang w:eastAsia="en-US"/>
        </w:rPr>
        <w:t>troubleshoot problems</w:t>
      </w:r>
      <w:r w:rsidR="009B70C9">
        <w:rPr>
          <w:lang w:eastAsia="en-US"/>
        </w:rPr>
        <w:t>)</w:t>
      </w:r>
      <w:r>
        <w:rPr>
          <w:lang w:eastAsia="en-US"/>
        </w:rPr>
        <w:t xml:space="preserve"> while Peter and Greg join her in the Telepresence meeting.  </w:t>
      </w:r>
    </w:p>
    <w:p w:rsidR="00CF7D09" w:rsidRDefault="00CF7D09" w:rsidP="002A74B0">
      <w:pPr>
        <w:pStyle w:val="ListParagraph"/>
        <w:numPr>
          <w:ilvl w:val="2"/>
          <w:numId w:val="39"/>
        </w:numPr>
        <w:rPr>
          <w:lang w:eastAsia="en-US"/>
        </w:rPr>
      </w:pPr>
      <w:r>
        <w:rPr>
          <w:lang w:eastAsia="en-US"/>
        </w:rPr>
        <w:t>Peter and Greg accept the invitation to join the Telepresence session and are added to the conference.</w:t>
      </w:r>
    </w:p>
    <w:p w:rsidR="00696091" w:rsidRDefault="00696091" w:rsidP="002A74B0">
      <w:pPr>
        <w:pStyle w:val="ListParagraph"/>
        <w:numPr>
          <w:ilvl w:val="2"/>
          <w:numId w:val="39"/>
        </w:numPr>
        <w:rPr>
          <w:lang w:eastAsia="en-US"/>
        </w:rPr>
      </w:pPr>
      <w:r>
        <w:rPr>
          <w:lang w:eastAsia="en-US"/>
        </w:rPr>
        <w:t xml:space="preserve">The McCloud surveillance facilities identify that a target of LI has initiated communication covered by the LI authorization and begins delivery of the communication to the LEA.  </w:t>
      </w:r>
    </w:p>
    <w:p w:rsidR="00696091" w:rsidRDefault="00696091" w:rsidP="002A74B0">
      <w:pPr>
        <w:pStyle w:val="ListParagraph"/>
        <w:numPr>
          <w:ilvl w:val="2"/>
          <w:numId w:val="39"/>
        </w:numPr>
        <w:rPr>
          <w:lang w:eastAsia="en-US"/>
        </w:rPr>
      </w:pPr>
      <w:r>
        <w:rPr>
          <w:lang w:eastAsia="en-US"/>
        </w:rPr>
        <w:t xml:space="preserve">The Alleghany County Police Department </w:t>
      </w:r>
      <w:r w:rsidR="00F730BA">
        <w:rPr>
          <w:lang w:eastAsia="en-US"/>
        </w:rPr>
        <w:t>begins receiving Jean’s intercepted communications</w:t>
      </w:r>
      <w:r w:rsidR="00FB60B3">
        <w:rPr>
          <w:lang w:eastAsia="en-US"/>
        </w:rPr>
        <w:t xml:space="preserve"> (i.e., IRI and CC</w:t>
      </w:r>
      <w:r w:rsidR="00E55269">
        <w:rPr>
          <w:lang w:eastAsia="en-US"/>
        </w:rPr>
        <w:t xml:space="preserve"> for all required services as identified in the lawful authorization</w:t>
      </w:r>
      <w:r w:rsidR="00FB60B3">
        <w:rPr>
          <w:lang w:eastAsia="en-US"/>
        </w:rPr>
        <w:t>).</w:t>
      </w:r>
      <w:r w:rsidR="00E55269">
        <w:rPr>
          <w:lang w:eastAsia="en-US"/>
        </w:rPr>
        <w:t xml:space="preserve">  The IRI and CC for the Telepresence service is delivered separately and the CC is the media that is sent to/from Jean (the Subject).</w:t>
      </w:r>
    </w:p>
    <w:p w:rsidR="00F56765" w:rsidRDefault="00696091" w:rsidP="002A74B0">
      <w:pPr>
        <w:pStyle w:val="ListParagraph"/>
        <w:numPr>
          <w:ilvl w:val="2"/>
          <w:numId w:val="39"/>
        </w:numPr>
        <w:rPr>
          <w:lang w:eastAsia="en-US"/>
        </w:rPr>
      </w:pPr>
      <w:r>
        <w:rPr>
          <w:lang w:eastAsia="en-US"/>
        </w:rPr>
        <w:t xml:space="preserve">Jean, Peter, and Greg discuss the </w:t>
      </w:r>
      <w:r w:rsidR="00764071">
        <w:rPr>
          <w:lang w:eastAsia="en-US"/>
        </w:rPr>
        <w:t>criminal activities</w:t>
      </w:r>
      <w:r>
        <w:rPr>
          <w:lang w:eastAsia="en-US"/>
        </w:rPr>
        <w:t xml:space="preserve"> they are planning</w:t>
      </w:r>
      <w:r w:rsidR="00764071">
        <w:rPr>
          <w:lang w:eastAsia="en-US"/>
        </w:rPr>
        <w:t xml:space="preserve">, showing maps and pictures of the </w:t>
      </w:r>
      <w:r>
        <w:rPr>
          <w:lang w:eastAsia="en-US"/>
        </w:rPr>
        <w:t xml:space="preserve">target crime </w:t>
      </w:r>
      <w:r w:rsidR="00764071">
        <w:rPr>
          <w:lang w:eastAsia="en-US"/>
        </w:rPr>
        <w:t>venue (</w:t>
      </w:r>
      <w:r w:rsidR="009B70C9">
        <w:rPr>
          <w:lang w:eastAsia="en-US"/>
        </w:rPr>
        <w:t>e.g</w:t>
      </w:r>
      <w:r w:rsidR="00764071">
        <w:rPr>
          <w:lang w:eastAsia="en-US"/>
        </w:rPr>
        <w:t xml:space="preserve">., bank and surrounding streets for their “get-away”).  Greg </w:t>
      </w:r>
      <w:r w:rsidR="009C17DD">
        <w:rPr>
          <w:lang w:eastAsia="en-US"/>
        </w:rPr>
        <w:t xml:space="preserve">shows a short silent movie clip of the bank guards to show their routine </w:t>
      </w:r>
      <w:r w:rsidR="002F7E35">
        <w:rPr>
          <w:lang w:eastAsia="en-US"/>
        </w:rPr>
        <w:t xml:space="preserve">and guard </w:t>
      </w:r>
      <w:r w:rsidR="009C17DD">
        <w:rPr>
          <w:lang w:eastAsia="en-US"/>
        </w:rPr>
        <w:t>positions</w:t>
      </w:r>
      <w:r w:rsidR="00E55269">
        <w:rPr>
          <w:lang w:eastAsia="en-US"/>
        </w:rPr>
        <w:t>.</w:t>
      </w:r>
    </w:p>
    <w:p w:rsidR="00F56765" w:rsidRDefault="00F56765" w:rsidP="002A74B0">
      <w:pPr>
        <w:pStyle w:val="ListParagraph"/>
        <w:numPr>
          <w:ilvl w:val="2"/>
          <w:numId w:val="39"/>
        </w:numPr>
        <w:rPr>
          <w:lang w:eastAsia="en-US"/>
        </w:rPr>
      </w:pPr>
      <w:r>
        <w:rPr>
          <w:lang w:eastAsia="en-US"/>
        </w:rPr>
        <w:t xml:space="preserve">McCloud’s Telepresence Service adapts the video delivery to each UE based on the UE capabilities </w:t>
      </w:r>
      <w:r w:rsidR="00BB2F96">
        <w:rPr>
          <w:lang w:eastAsia="en-US"/>
        </w:rPr>
        <w:t>and for</w:t>
      </w:r>
      <w:r>
        <w:rPr>
          <w:lang w:eastAsia="en-US"/>
        </w:rPr>
        <w:t xml:space="preserve"> network optimization.</w:t>
      </w:r>
    </w:p>
    <w:p w:rsidR="00383BF0" w:rsidRDefault="00F56765" w:rsidP="002A74B0">
      <w:pPr>
        <w:pStyle w:val="ListParagraph"/>
        <w:numPr>
          <w:ilvl w:val="2"/>
          <w:numId w:val="39"/>
        </w:numPr>
        <w:rPr>
          <w:lang w:eastAsia="en-US"/>
        </w:rPr>
      </w:pPr>
      <w:r>
        <w:rPr>
          <w:lang w:eastAsia="en-US"/>
        </w:rPr>
        <w:t xml:space="preserve">Peter’s UE display is small and he is </w:t>
      </w:r>
      <w:r w:rsidR="00BB2F96">
        <w:rPr>
          <w:lang w:eastAsia="en-US"/>
        </w:rPr>
        <w:t>un</w:t>
      </w:r>
      <w:r>
        <w:rPr>
          <w:lang w:eastAsia="en-US"/>
        </w:rPr>
        <w:t xml:space="preserve">able to see the important details of the video that Greg is sharing, </w:t>
      </w:r>
      <w:r w:rsidR="00BB2F96">
        <w:rPr>
          <w:lang w:eastAsia="en-US"/>
        </w:rPr>
        <w:t>since he</w:t>
      </w:r>
      <w:r>
        <w:rPr>
          <w:lang w:eastAsia="en-US"/>
        </w:rPr>
        <w:t xml:space="preserve"> is unable to </w:t>
      </w:r>
      <w:r w:rsidR="00890E95">
        <w:rPr>
          <w:lang w:eastAsia="en-US"/>
        </w:rPr>
        <w:t>zoom in for a closer view</w:t>
      </w:r>
    </w:p>
    <w:p w:rsidR="002A74B0" w:rsidRDefault="00383BF0" w:rsidP="002A74B0">
      <w:pPr>
        <w:pStyle w:val="ListParagraph"/>
        <w:numPr>
          <w:ilvl w:val="2"/>
          <w:numId w:val="39"/>
        </w:numPr>
        <w:rPr>
          <w:lang w:eastAsia="en-US"/>
        </w:rPr>
      </w:pPr>
      <w:r>
        <w:rPr>
          <w:lang w:eastAsia="en-US"/>
        </w:rPr>
        <w:t>The Telepresence session ends</w:t>
      </w:r>
      <w:r w:rsidR="00890E95">
        <w:rPr>
          <w:lang w:eastAsia="en-US"/>
        </w:rPr>
        <w:t>,</w:t>
      </w:r>
    </w:p>
    <w:p w:rsidR="002A74B0" w:rsidRDefault="002A74B0" w:rsidP="002A74B0">
      <w:pPr>
        <w:pStyle w:val="ListParagraph"/>
        <w:numPr>
          <w:ilvl w:val="1"/>
          <w:numId w:val="39"/>
        </w:numPr>
        <w:rPr>
          <w:lang w:eastAsia="en-US"/>
        </w:rPr>
      </w:pPr>
      <w:r>
        <w:rPr>
          <w:lang w:eastAsia="en-US"/>
        </w:rPr>
        <w:t>Results</w:t>
      </w:r>
    </w:p>
    <w:p w:rsidR="00890E95" w:rsidRDefault="00890E95" w:rsidP="002A74B0">
      <w:pPr>
        <w:pStyle w:val="ListParagraph"/>
        <w:numPr>
          <w:ilvl w:val="2"/>
          <w:numId w:val="39"/>
        </w:numPr>
        <w:rPr>
          <w:lang w:eastAsia="en-US"/>
        </w:rPr>
      </w:pPr>
      <w:r>
        <w:rPr>
          <w:lang w:eastAsia="en-US"/>
        </w:rPr>
        <w:t>Jean, Greg and Peter have finalized their plans for illegal activity and were unaware that any LI had occurred on their Telepresence session.</w:t>
      </w:r>
    </w:p>
    <w:p w:rsidR="00890E95" w:rsidRDefault="00890E95" w:rsidP="00890E95">
      <w:pPr>
        <w:pStyle w:val="ListParagraph"/>
        <w:numPr>
          <w:ilvl w:val="2"/>
          <w:numId w:val="39"/>
        </w:numPr>
        <w:rPr>
          <w:lang w:eastAsia="en-US"/>
        </w:rPr>
      </w:pPr>
      <w:r>
        <w:rPr>
          <w:lang w:eastAsia="en-US"/>
        </w:rPr>
        <w:t xml:space="preserve">The Alleghany County Police Department </w:t>
      </w:r>
      <w:r w:rsidR="00BB2F96">
        <w:rPr>
          <w:lang w:eastAsia="en-US"/>
        </w:rPr>
        <w:t>received the IRI and CC</w:t>
      </w:r>
      <w:r>
        <w:rPr>
          <w:lang w:eastAsia="en-US"/>
        </w:rPr>
        <w:t xml:space="preserve"> of </w:t>
      </w:r>
      <w:r w:rsidR="006E6E14">
        <w:rPr>
          <w:lang w:eastAsia="en-US"/>
        </w:rPr>
        <w:t xml:space="preserve">Jean’s communications.  Using </w:t>
      </w:r>
      <w:r w:rsidR="00FB60B3">
        <w:rPr>
          <w:lang w:eastAsia="en-US"/>
        </w:rPr>
        <w:t>that information in their investigations</w:t>
      </w:r>
      <w:r w:rsidR="006E6E14">
        <w:rPr>
          <w:lang w:eastAsia="en-US"/>
        </w:rPr>
        <w:t xml:space="preserve">, they </w:t>
      </w:r>
      <w:r w:rsidR="00FB60B3">
        <w:rPr>
          <w:lang w:eastAsia="en-US"/>
        </w:rPr>
        <w:t xml:space="preserve">prevent a crime from </w:t>
      </w:r>
      <w:r w:rsidR="006E6E14">
        <w:rPr>
          <w:lang w:eastAsia="en-US"/>
        </w:rPr>
        <w:t>occurring</w:t>
      </w:r>
      <w:r>
        <w:rPr>
          <w:lang w:eastAsia="en-US"/>
        </w:rPr>
        <w:t>.</w:t>
      </w:r>
    </w:p>
    <w:p w:rsidR="00890E95" w:rsidRDefault="00890E95" w:rsidP="00890E95">
      <w:pPr>
        <w:pStyle w:val="ListParagraph"/>
        <w:numPr>
          <w:ilvl w:val="2"/>
          <w:numId w:val="39"/>
        </w:numPr>
        <w:rPr>
          <w:lang w:eastAsia="en-US"/>
        </w:rPr>
      </w:pPr>
      <w:r>
        <w:rPr>
          <w:lang w:eastAsia="en-US"/>
        </w:rPr>
        <w:t xml:space="preserve">McCloud met their regulatory obligation to </w:t>
      </w:r>
      <w:r w:rsidR="006E6E14">
        <w:rPr>
          <w:lang w:eastAsia="en-US"/>
        </w:rPr>
        <w:t xml:space="preserve">unobtrusively </w:t>
      </w:r>
      <w:r>
        <w:rPr>
          <w:lang w:eastAsia="en-US"/>
        </w:rPr>
        <w:t xml:space="preserve">deliver communication to the authorized LEA. </w:t>
      </w:r>
    </w:p>
    <w:p w:rsidR="001E0983" w:rsidRDefault="001E0983" w:rsidP="00CA53C1">
      <w:pPr>
        <w:pStyle w:val="ListParagraph"/>
        <w:ind w:left="2160"/>
        <w:rPr>
          <w:lang w:eastAsia="en-US"/>
        </w:rPr>
      </w:pPr>
    </w:p>
    <w:p w:rsidR="0011235A" w:rsidRDefault="00EA6B31" w:rsidP="0011235A">
      <w:pPr>
        <w:pStyle w:val="ListParagraph"/>
        <w:numPr>
          <w:ilvl w:val="1"/>
          <w:numId w:val="39"/>
        </w:numPr>
        <w:rPr>
          <w:lang w:eastAsia="en-US"/>
        </w:rPr>
      </w:pPr>
      <w:r>
        <w:rPr>
          <w:lang w:eastAsia="en-US"/>
        </w:rPr>
        <w:t>LI Discussion/</w:t>
      </w:r>
      <w:r w:rsidR="0011235A">
        <w:rPr>
          <w:lang w:eastAsia="en-US"/>
        </w:rPr>
        <w:t xml:space="preserve">Challenges </w:t>
      </w:r>
    </w:p>
    <w:p w:rsidR="0011235A" w:rsidRDefault="00383BF0" w:rsidP="0011235A">
      <w:pPr>
        <w:pStyle w:val="ListParagraph"/>
        <w:numPr>
          <w:ilvl w:val="2"/>
          <w:numId w:val="39"/>
        </w:numPr>
        <w:rPr>
          <w:lang w:eastAsia="en-US"/>
        </w:rPr>
      </w:pPr>
      <w:r>
        <w:rPr>
          <w:lang w:eastAsia="en-US"/>
        </w:rPr>
        <w:t>McCloud has a legal obligation to provide LI for the Telepresence session</w:t>
      </w:r>
      <w:r w:rsidR="0011235A">
        <w:rPr>
          <w:lang w:eastAsia="en-US"/>
        </w:rPr>
        <w:t>.</w:t>
      </w:r>
      <w:r>
        <w:rPr>
          <w:lang w:eastAsia="en-US"/>
        </w:rPr>
        <w:t xml:space="preserve">  Whether the video is provided to Law Enforcement is a national option.  At a minimum, the audio of this conference, as well as the </w:t>
      </w:r>
      <w:r w:rsidR="00FD3417">
        <w:rPr>
          <w:lang w:eastAsia="en-US"/>
        </w:rPr>
        <w:t xml:space="preserve">IRI </w:t>
      </w:r>
      <w:r>
        <w:rPr>
          <w:lang w:eastAsia="en-US"/>
        </w:rPr>
        <w:t>is required to be reported</w:t>
      </w:r>
      <w:r w:rsidR="00EA6B31">
        <w:rPr>
          <w:lang w:eastAsia="en-US"/>
        </w:rPr>
        <w:t>, as Telepresence is a conference per 3GPP definition</w:t>
      </w:r>
      <w:r>
        <w:rPr>
          <w:lang w:eastAsia="en-US"/>
        </w:rPr>
        <w:t>.</w:t>
      </w:r>
      <w:r w:rsidR="00764071">
        <w:rPr>
          <w:lang w:eastAsia="en-US"/>
        </w:rPr>
        <w:t xml:space="preserve">  The exact set of events and information is outside the scope of this use case (as SA3-LI has not yet discussed/agreed/defined LI for Telepresence).</w:t>
      </w:r>
      <w:r w:rsidR="00EA6B31">
        <w:rPr>
          <w:lang w:eastAsia="en-US"/>
        </w:rPr>
        <w:t xml:space="preserve">  </w:t>
      </w:r>
    </w:p>
    <w:p w:rsidR="0011235A" w:rsidRDefault="0011235A" w:rsidP="0011235A">
      <w:pPr>
        <w:pStyle w:val="ListParagraph"/>
        <w:numPr>
          <w:ilvl w:val="2"/>
          <w:numId w:val="39"/>
        </w:numPr>
        <w:rPr>
          <w:lang w:eastAsia="en-US"/>
        </w:rPr>
      </w:pPr>
      <w:r>
        <w:rPr>
          <w:lang w:eastAsia="en-US"/>
        </w:rPr>
        <w:t xml:space="preserve">The identities of the </w:t>
      </w:r>
      <w:r w:rsidR="002C14E0">
        <w:rPr>
          <w:lang w:eastAsia="en-US"/>
        </w:rPr>
        <w:t>participants</w:t>
      </w:r>
      <w:r>
        <w:rPr>
          <w:lang w:eastAsia="en-US"/>
        </w:rPr>
        <w:t xml:space="preserve"> </w:t>
      </w:r>
      <w:r w:rsidR="005E62D2">
        <w:rPr>
          <w:lang w:eastAsia="en-US"/>
        </w:rPr>
        <w:t>are known to McCloud</w:t>
      </w:r>
      <w:r w:rsidR="002C14E0">
        <w:rPr>
          <w:lang w:eastAsia="en-US"/>
        </w:rPr>
        <w:t>, as they are all subscribers to McCloud’s Telepresence service</w:t>
      </w:r>
      <w:r>
        <w:rPr>
          <w:lang w:eastAsia="en-US"/>
        </w:rPr>
        <w:t>.</w:t>
      </w:r>
      <w:r w:rsidR="00764071">
        <w:rPr>
          <w:lang w:eastAsia="en-US"/>
        </w:rPr>
        <w:t xml:space="preserve">  The McCloud Telepresence Service has the service logic for Jean’s Telepresence session, the identities of the </w:t>
      </w:r>
      <w:r w:rsidR="00EA6B31">
        <w:rPr>
          <w:lang w:eastAsia="en-US"/>
        </w:rPr>
        <w:t>participants, and access to the media.</w:t>
      </w:r>
    </w:p>
    <w:p w:rsidR="0022683F" w:rsidRDefault="005E62D2" w:rsidP="0022683F">
      <w:pPr>
        <w:pStyle w:val="ListParagraph"/>
        <w:numPr>
          <w:ilvl w:val="2"/>
          <w:numId w:val="39"/>
        </w:numPr>
        <w:rPr>
          <w:lang w:eastAsia="en-US"/>
        </w:rPr>
      </w:pPr>
      <w:r>
        <w:rPr>
          <w:lang w:eastAsia="en-US"/>
        </w:rPr>
        <w:t>As with any other service lawfully intercepted,</w:t>
      </w:r>
      <w:r w:rsidR="00764071">
        <w:rPr>
          <w:lang w:eastAsia="en-US"/>
        </w:rPr>
        <w:t xml:space="preserve"> if McCloud provides encryption </w:t>
      </w:r>
      <w:r>
        <w:rPr>
          <w:lang w:eastAsia="en-US"/>
        </w:rPr>
        <w:t>for the Telepresence Service, McCloud is r</w:t>
      </w:r>
      <w:r w:rsidR="00764071">
        <w:rPr>
          <w:lang w:eastAsia="en-US"/>
        </w:rPr>
        <w:t>esponsible for either decrypting</w:t>
      </w:r>
      <w:r>
        <w:rPr>
          <w:lang w:eastAsia="en-US"/>
        </w:rPr>
        <w:t xml:space="preserve"> or providing the keys to law enforcement to decrypt.</w:t>
      </w:r>
      <w:r w:rsidR="0022683F">
        <w:rPr>
          <w:lang w:eastAsia="en-US"/>
        </w:rPr>
        <w:t xml:space="preserve">  </w:t>
      </w:r>
    </w:p>
    <w:bookmarkEnd w:id="0"/>
    <w:bookmarkEnd w:id="1"/>
    <w:p w:rsidR="00321C0D" w:rsidRDefault="00321C0D" w:rsidP="00C04D2D">
      <w:pPr>
        <w:rPr>
          <w:lang w:eastAsia="en-US"/>
        </w:rPr>
      </w:pPr>
    </w:p>
    <w:p w:rsidR="0064092D" w:rsidRPr="00983EE1" w:rsidRDefault="0064092D" w:rsidP="0064092D">
      <w:pPr>
        <w:pStyle w:val="Heading2"/>
        <w:ind w:left="360"/>
      </w:pPr>
      <w:r w:rsidRPr="00983EE1">
        <w:t>**********************Second addition******************************</w:t>
      </w:r>
    </w:p>
    <w:p w:rsidR="0064092D" w:rsidRPr="00A66C92" w:rsidRDefault="0064092D" w:rsidP="0064092D">
      <w:pPr>
        <w:pStyle w:val="ListParagraph"/>
        <w:numPr>
          <w:ilvl w:val="0"/>
          <w:numId w:val="39"/>
        </w:numPr>
        <w:rPr>
          <w:b/>
          <w:lang w:eastAsia="en-US"/>
        </w:rPr>
      </w:pPr>
      <w:r w:rsidRPr="00A66C92">
        <w:rPr>
          <w:b/>
          <w:lang w:eastAsia="en-US"/>
        </w:rPr>
        <w:t xml:space="preserve">Telepresence use case 2:  Telepresence </w:t>
      </w:r>
      <w:r w:rsidR="006E2C68" w:rsidRPr="00A66C92">
        <w:rPr>
          <w:b/>
          <w:lang w:eastAsia="en-US"/>
        </w:rPr>
        <w:t>is offered by a Third Party provider.  P</w:t>
      </w:r>
      <w:r w:rsidRPr="00A66C92">
        <w:rPr>
          <w:b/>
          <w:lang w:eastAsia="en-US"/>
        </w:rPr>
        <w:t xml:space="preserve">articipants are subscribers of </w:t>
      </w:r>
      <w:r w:rsidR="00FD3417">
        <w:rPr>
          <w:b/>
          <w:lang w:eastAsia="en-US"/>
        </w:rPr>
        <w:t>the same or different</w:t>
      </w:r>
      <w:r w:rsidRPr="00A66C92">
        <w:rPr>
          <w:b/>
          <w:lang w:eastAsia="en-US"/>
        </w:rPr>
        <w:t xml:space="preserve"> TSP</w:t>
      </w:r>
      <w:r w:rsidR="006E2C68" w:rsidRPr="00A66C92">
        <w:rPr>
          <w:b/>
          <w:lang w:eastAsia="en-US"/>
        </w:rPr>
        <w:t>(s)</w:t>
      </w:r>
      <w:r w:rsidRPr="00A66C92">
        <w:rPr>
          <w:b/>
          <w:lang w:eastAsia="en-US"/>
        </w:rPr>
        <w:t>.</w:t>
      </w:r>
    </w:p>
    <w:p w:rsidR="0064092D" w:rsidRPr="006E2C68" w:rsidRDefault="0064092D" w:rsidP="0064092D">
      <w:pPr>
        <w:ind w:left="1080"/>
        <w:rPr>
          <w:highlight w:val="yellow"/>
          <w:lang w:eastAsia="en-US"/>
        </w:rPr>
      </w:pPr>
    </w:p>
    <w:p w:rsidR="00983EE1" w:rsidRDefault="00983EE1" w:rsidP="00983EE1">
      <w:pPr>
        <w:pStyle w:val="ListParagraph"/>
        <w:numPr>
          <w:ilvl w:val="1"/>
          <w:numId w:val="39"/>
        </w:numPr>
        <w:rPr>
          <w:lang w:eastAsia="en-US"/>
        </w:rPr>
      </w:pPr>
      <w:r>
        <w:rPr>
          <w:lang w:eastAsia="en-US"/>
        </w:rPr>
        <w:t>Overview</w:t>
      </w:r>
    </w:p>
    <w:p w:rsidR="00983EE1" w:rsidRDefault="00983EE1" w:rsidP="00983EE1">
      <w:pPr>
        <w:ind w:left="720"/>
        <w:rPr>
          <w:lang w:eastAsia="en-US"/>
        </w:rPr>
      </w:pPr>
      <w:r>
        <w:rPr>
          <w:lang w:eastAsia="en-US"/>
        </w:rPr>
        <w:t xml:space="preserve">This use case describes basic telepresence service.  </w:t>
      </w:r>
      <w:r w:rsidR="00EA6B31">
        <w:rPr>
          <w:lang w:eastAsia="en-US"/>
        </w:rPr>
        <w:t xml:space="preserve">The mobile </w:t>
      </w:r>
      <w:r>
        <w:rPr>
          <w:lang w:eastAsia="en-US"/>
        </w:rPr>
        <w:t xml:space="preserve">TSP </w:t>
      </w:r>
      <w:r w:rsidR="00EA6B31">
        <w:rPr>
          <w:lang w:eastAsia="en-US"/>
        </w:rPr>
        <w:t xml:space="preserve">acts as a “cloud carrier” for the cloud provider’s </w:t>
      </w:r>
      <w:r>
        <w:rPr>
          <w:lang w:eastAsia="en-US"/>
        </w:rPr>
        <w:t xml:space="preserve">Telepresence </w:t>
      </w:r>
      <w:r w:rsidR="00EA6B31">
        <w:rPr>
          <w:lang w:eastAsia="en-US"/>
        </w:rPr>
        <w:t xml:space="preserve">service.  </w:t>
      </w:r>
    </w:p>
    <w:p w:rsidR="00983EE1" w:rsidRDefault="00983EE1" w:rsidP="00983EE1">
      <w:pPr>
        <w:pStyle w:val="ListParagraph"/>
        <w:numPr>
          <w:ilvl w:val="1"/>
          <w:numId w:val="39"/>
        </w:numPr>
        <w:rPr>
          <w:lang w:eastAsia="en-US"/>
        </w:rPr>
      </w:pPr>
      <w:r>
        <w:rPr>
          <w:lang w:eastAsia="en-US"/>
        </w:rPr>
        <w:lastRenderedPageBreak/>
        <w:t>Actors</w:t>
      </w:r>
    </w:p>
    <w:p w:rsidR="00983EE1" w:rsidRDefault="00983EE1" w:rsidP="00983EE1">
      <w:pPr>
        <w:ind w:left="1080"/>
        <w:rPr>
          <w:lang w:eastAsia="en-US"/>
        </w:rPr>
      </w:pPr>
      <w:r>
        <w:rPr>
          <w:lang w:eastAsia="en-US"/>
        </w:rPr>
        <w:t>The users are Jean (the subject of the lawful interception), and her two associates:  Gabor and Terry.</w:t>
      </w:r>
    </w:p>
    <w:p w:rsidR="00FD3417" w:rsidRDefault="00983EE1" w:rsidP="00983EE1">
      <w:pPr>
        <w:ind w:left="1080"/>
        <w:rPr>
          <w:lang w:eastAsia="en-US"/>
        </w:rPr>
      </w:pPr>
      <w:r>
        <w:rPr>
          <w:lang w:eastAsia="en-US"/>
        </w:rPr>
        <w:t xml:space="preserve">McCloud is the mobile TSP/cloud carrier.  Jean and Terry are subscribers of McCloud.  </w:t>
      </w:r>
    </w:p>
    <w:p w:rsidR="006E6E14" w:rsidRDefault="006E6E14" w:rsidP="00983EE1">
      <w:pPr>
        <w:ind w:left="1080"/>
        <w:rPr>
          <w:lang w:eastAsia="en-US"/>
        </w:rPr>
      </w:pPr>
      <w:r>
        <w:rPr>
          <w:lang w:eastAsia="en-US"/>
        </w:rPr>
        <w:t>McCloud provides Jean with mobile broadband and voice services.</w:t>
      </w:r>
    </w:p>
    <w:p w:rsidR="00983EE1" w:rsidRDefault="00FA5B56" w:rsidP="00983EE1">
      <w:pPr>
        <w:ind w:left="1080"/>
        <w:rPr>
          <w:lang w:eastAsia="en-US"/>
        </w:rPr>
      </w:pPr>
      <w:proofErr w:type="spellStart"/>
      <w:r>
        <w:rPr>
          <w:lang w:eastAsia="en-US"/>
        </w:rPr>
        <w:t>ExcellAlex</w:t>
      </w:r>
      <w:proofErr w:type="spellEnd"/>
      <w:r>
        <w:rPr>
          <w:lang w:eastAsia="en-US"/>
        </w:rPr>
        <w:t xml:space="preserve"> Mobile is a </w:t>
      </w:r>
      <w:r w:rsidR="00321C0D">
        <w:rPr>
          <w:lang w:eastAsia="en-US"/>
        </w:rPr>
        <w:t xml:space="preserve">mobile </w:t>
      </w:r>
      <w:r>
        <w:rPr>
          <w:lang w:eastAsia="en-US"/>
        </w:rPr>
        <w:t xml:space="preserve">TSP.  </w:t>
      </w:r>
      <w:r w:rsidR="00983EE1">
        <w:rPr>
          <w:lang w:eastAsia="en-US"/>
        </w:rPr>
        <w:t xml:space="preserve">Gabor is a subscriber of </w:t>
      </w:r>
      <w:proofErr w:type="spellStart"/>
      <w:r w:rsidR="00EA6B31">
        <w:rPr>
          <w:lang w:eastAsia="en-US"/>
        </w:rPr>
        <w:t>Excell</w:t>
      </w:r>
      <w:r w:rsidR="00983EE1">
        <w:rPr>
          <w:lang w:eastAsia="en-US"/>
        </w:rPr>
        <w:t>Alex</w:t>
      </w:r>
      <w:proofErr w:type="spellEnd"/>
      <w:r w:rsidR="00983EE1">
        <w:rPr>
          <w:lang w:eastAsia="en-US"/>
        </w:rPr>
        <w:t xml:space="preserve"> Mobile.  </w:t>
      </w:r>
    </w:p>
    <w:p w:rsidR="006E6E14" w:rsidRDefault="00983EE1" w:rsidP="00F730BA">
      <w:pPr>
        <w:tabs>
          <w:tab w:val="left" w:pos="1080"/>
        </w:tabs>
        <w:ind w:left="1080"/>
        <w:rPr>
          <w:lang w:eastAsia="en-US"/>
        </w:rPr>
      </w:pPr>
      <w:proofErr w:type="spellStart"/>
      <w:r>
        <w:rPr>
          <w:lang w:eastAsia="en-US"/>
        </w:rPr>
        <w:t>TellyServ</w:t>
      </w:r>
      <w:proofErr w:type="spellEnd"/>
      <w:r>
        <w:rPr>
          <w:lang w:eastAsia="en-US"/>
        </w:rPr>
        <w:t xml:space="preserve"> is a </w:t>
      </w:r>
      <w:r w:rsidR="00321C0D">
        <w:rPr>
          <w:lang w:eastAsia="en-US"/>
        </w:rPr>
        <w:t xml:space="preserve">(third party) </w:t>
      </w:r>
      <w:r>
        <w:rPr>
          <w:lang w:eastAsia="en-US"/>
        </w:rPr>
        <w:t xml:space="preserve">cloud service provider providing </w:t>
      </w:r>
      <w:r w:rsidR="00FA5B56">
        <w:rPr>
          <w:lang w:eastAsia="en-US"/>
        </w:rPr>
        <w:t>the</w:t>
      </w:r>
      <w:r>
        <w:rPr>
          <w:lang w:eastAsia="en-US"/>
        </w:rPr>
        <w:t xml:space="preserve"> Telepresence Service.  </w:t>
      </w:r>
      <w:proofErr w:type="spellStart"/>
      <w:r>
        <w:rPr>
          <w:lang w:eastAsia="en-US"/>
        </w:rPr>
        <w:t>TellyServ</w:t>
      </w:r>
      <w:proofErr w:type="spellEnd"/>
      <w:r>
        <w:rPr>
          <w:lang w:eastAsia="en-US"/>
        </w:rPr>
        <w:t xml:space="preserve"> is NOT offering Telepresence Service on McCloud’s behalf nor does </w:t>
      </w:r>
      <w:proofErr w:type="spellStart"/>
      <w:r>
        <w:rPr>
          <w:lang w:eastAsia="en-US"/>
        </w:rPr>
        <w:t>TellyServ</w:t>
      </w:r>
      <w:proofErr w:type="spellEnd"/>
      <w:r>
        <w:rPr>
          <w:lang w:eastAsia="en-US"/>
        </w:rPr>
        <w:t xml:space="preserve"> have any business relationship </w:t>
      </w:r>
      <w:r w:rsidR="00FA5B56">
        <w:rPr>
          <w:lang w:eastAsia="en-US"/>
        </w:rPr>
        <w:t xml:space="preserve">with </w:t>
      </w:r>
      <w:r>
        <w:rPr>
          <w:lang w:eastAsia="en-US"/>
        </w:rPr>
        <w:t xml:space="preserve">McCloud. </w:t>
      </w:r>
    </w:p>
    <w:p w:rsidR="00F730BA" w:rsidRDefault="00F730BA" w:rsidP="00F730BA">
      <w:pPr>
        <w:tabs>
          <w:tab w:val="left" w:pos="1080"/>
        </w:tabs>
        <w:ind w:left="1080"/>
        <w:rPr>
          <w:lang w:eastAsia="en-US"/>
        </w:rPr>
      </w:pPr>
      <w:r>
        <w:rPr>
          <w:lang w:eastAsia="en-US"/>
        </w:rPr>
        <w:t xml:space="preserve">Jean, Terry and Gabor all subscribe to </w:t>
      </w:r>
      <w:proofErr w:type="spellStart"/>
      <w:r>
        <w:rPr>
          <w:lang w:eastAsia="en-US"/>
        </w:rPr>
        <w:t>TellyServ’s</w:t>
      </w:r>
      <w:proofErr w:type="spellEnd"/>
      <w:r>
        <w:rPr>
          <w:lang w:eastAsia="en-US"/>
        </w:rPr>
        <w:t xml:space="preserve"> Telepresence Service.</w:t>
      </w:r>
    </w:p>
    <w:p w:rsidR="00900F62" w:rsidRDefault="00900F62" w:rsidP="00983EE1">
      <w:pPr>
        <w:ind w:left="1080"/>
        <w:rPr>
          <w:lang w:eastAsia="en-US"/>
        </w:rPr>
      </w:pPr>
      <w:r>
        <w:rPr>
          <w:lang w:eastAsia="en-US"/>
        </w:rPr>
        <w:t>The Maryland State Police department is the LEA authorized to perform the electronic surveillance.</w:t>
      </w:r>
    </w:p>
    <w:p w:rsidR="00983EE1" w:rsidRDefault="00983EE1" w:rsidP="00983EE1">
      <w:pPr>
        <w:pStyle w:val="ListParagraph"/>
        <w:numPr>
          <w:ilvl w:val="1"/>
          <w:numId w:val="39"/>
        </w:numPr>
        <w:rPr>
          <w:lang w:eastAsia="en-US"/>
        </w:rPr>
      </w:pPr>
      <w:r>
        <w:rPr>
          <w:lang w:eastAsia="en-US"/>
        </w:rPr>
        <w:t>Preconditions</w:t>
      </w:r>
    </w:p>
    <w:p w:rsidR="00900F62" w:rsidRDefault="00900F62" w:rsidP="00321C0D">
      <w:pPr>
        <w:tabs>
          <w:tab w:val="left" w:pos="1080"/>
        </w:tabs>
        <w:ind w:left="1080"/>
        <w:rPr>
          <w:lang w:eastAsia="en-US"/>
        </w:rPr>
      </w:pPr>
      <w:r>
        <w:rPr>
          <w:lang w:eastAsia="en-US"/>
        </w:rPr>
        <w:t>The Maryland State Police has obtained legal authority to perform electronic surveillance on Jean, who is suspected of involvement in illegal activity.</w:t>
      </w:r>
    </w:p>
    <w:p w:rsidR="00900F62" w:rsidRDefault="00900F62" w:rsidP="00900F62">
      <w:pPr>
        <w:ind w:left="1080"/>
        <w:rPr>
          <w:lang w:eastAsia="en-US"/>
        </w:rPr>
      </w:pPr>
      <w:r>
        <w:rPr>
          <w:lang w:eastAsia="en-US"/>
        </w:rPr>
        <w:t xml:space="preserve">The Maryland State Police has provided McCloud </w:t>
      </w:r>
      <w:r w:rsidR="00F730BA">
        <w:rPr>
          <w:lang w:eastAsia="en-US"/>
        </w:rPr>
        <w:t xml:space="preserve">and </w:t>
      </w:r>
      <w:proofErr w:type="spellStart"/>
      <w:r w:rsidR="00F730BA">
        <w:rPr>
          <w:lang w:eastAsia="en-US"/>
        </w:rPr>
        <w:t>TellyServ</w:t>
      </w:r>
      <w:proofErr w:type="spellEnd"/>
      <w:r w:rsidR="00F730BA">
        <w:rPr>
          <w:lang w:eastAsia="en-US"/>
        </w:rPr>
        <w:t xml:space="preserve"> </w:t>
      </w:r>
      <w:r>
        <w:rPr>
          <w:lang w:eastAsia="en-US"/>
        </w:rPr>
        <w:t xml:space="preserve">with this lawful authorization for assistance in intercepting Jean’s communications.  </w:t>
      </w:r>
    </w:p>
    <w:p w:rsidR="00F730BA" w:rsidRDefault="00F730BA" w:rsidP="00900F62">
      <w:pPr>
        <w:ind w:left="1080"/>
        <w:rPr>
          <w:lang w:eastAsia="en-US"/>
        </w:rPr>
      </w:pPr>
      <w:r>
        <w:rPr>
          <w:lang w:eastAsia="en-US"/>
        </w:rPr>
        <w:t xml:space="preserve">McCloud and </w:t>
      </w:r>
      <w:proofErr w:type="spellStart"/>
      <w:r>
        <w:rPr>
          <w:lang w:eastAsia="en-US"/>
        </w:rPr>
        <w:t>TellyServ</w:t>
      </w:r>
      <w:proofErr w:type="spellEnd"/>
      <w:r>
        <w:rPr>
          <w:lang w:eastAsia="en-US"/>
        </w:rPr>
        <w:t xml:space="preserve"> both are able to deliver intercepted communications to authorized LEAs.</w:t>
      </w:r>
    </w:p>
    <w:p w:rsidR="00F730BA" w:rsidRDefault="00F730BA" w:rsidP="00F730BA">
      <w:pPr>
        <w:ind w:left="1080"/>
        <w:rPr>
          <w:lang w:eastAsia="en-US"/>
        </w:rPr>
      </w:pPr>
      <w:r>
        <w:rPr>
          <w:lang w:eastAsia="en-US"/>
        </w:rPr>
        <w:t xml:space="preserve">The Maryland State Police do not provide </w:t>
      </w:r>
      <w:proofErr w:type="spellStart"/>
      <w:r>
        <w:rPr>
          <w:lang w:eastAsia="en-US"/>
        </w:rPr>
        <w:t>ExcellAlex</w:t>
      </w:r>
      <w:proofErr w:type="spellEnd"/>
      <w:r>
        <w:rPr>
          <w:lang w:eastAsia="en-US"/>
        </w:rPr>
        <w:t xml:space="preserve"> Mobile a lawful authorization as it is not providing a service to Jean (the Subject).  </w:t>
      </w:r>
    </w:p>
    <w:p w:rsidR="00F730BA" w:rsidRDefault="00F730BA" w:rsidP="00983EE1">
      <w:pPr>
        <w:ind w:left="1080"/>
        <w:rPr>
          <w:lang w:eastAsia="en-US"/>
        </w:rPr>
      </w:pPr>
    </w:p>
    <w:p w:rsidR="00983EE1" w:rsidRDefault="001916F2" w:rsidP="00983EE1">
      <w:pPr>
        <w:pStyle w:val="ListParagraph"/>
        <w:numPr>
          <w:ilvl w:val="1"/>
          <w:numId w:val="39"/>
        </w:numPr>
        <w:rPr>
          <w:lang w:eastAsia="en-US"/>
        </w:rPr>
      </w:pPr>
      <w:r>
        <w:rPr>
          <w:lang w:eastAsia="en-US"/>
        </w:rPr>
        <w:t xml:space="preserve">Jean and Terry are </w:t>
      </w:r>
      <w:r w:rsidR="00F730BA">
        <w:rPr>
          <w:lang w:eastAsia="en-US"/>
        </w:rPr>
        <w:t xml:space="preserve">using UEs that are active </w:t>
      </w:r>
      <w:r>
        <w:rPr>
          <w:lang w:eastAsia="en-US"/>
        </w:rPr>
        <w:t xml:space="preserve">on the McCloud network.  Gabor is </w:t>
      </w:r>
      <w:r w:rsidR="00F730BA">
        <w:rPr>
          <w:lang w:eastAsia="en-US"/>
        </w:rPr>
        <w:t>using a UE that is active</w:t>
      </w:r>
      <w:r>
        <w:rPr>
          <w:lang w:eastAsia="en-US"/>
        </w:rPr>
        <w:t xml:space="preserve"> on </w:t>
      </w:r>
      <w:proofErr w:type="spellStart"/>
      <w:r>
        <w:rPr>
          <w:lang w:eastAsia="en-US"/>
        </w:rPr>
        <w:t>ExcellAlex</w:t>
      </w:r>
      <w:proofErr w:type="spellEnd"/>
      <w:r>
        <w:rPr>
          <w:lang w:eastAsia="en-US"/>
        </w:rPr>
        <w:t xml:space="preserve"> Mob</w:t>
      </w:r>
      <w:r w:rsidR="00F730BA">
        <w:rPr>
          <w:lang w:eastAsia="en-US"/>
        </w:rPr>
        <w:t>ile.  All three UEs (Jean’s, Terry’s and Gabor’s) are active with</w:t>
      </w:r>
      <w:r>
        <w:rPr>
          <w:lang w:eastAsia="en-US"/>
        </w:rPr>
        <w:t xml:space="preserve"> </w:t>
      </w:r>
      <w:proofErr w:type="spellStart"/>
      <w:r>
        <w:rPr>
          <w:lang w:eastAsia="en-US"/>
        </w:rPr>
        <w:t>TellyServ</w:t>
      </w:r>
      <w:proofErr w:type="spellEnd"/>
      <w:r>
        <w:rPr>
          <w:lang w:eastAsia="en-US"/>
        </w:rPr>
        <w:t xml:space="preserve"> to use the </w:t>
      </w:r>
      <w:r w:rsidR="00F730BA">
        <w:rPr>
          <w:lang w:eastAsia="en-US"/>
        </w:rPr>
        <w:t>Te</w:t>
      </w:r>
      <w:r>
        <w:rPr>
          <w:lang w:eastAsia="en-US"/>
        </w:rPr>
        <w:t>lepresence Service.</w:t>
      </w:r>
      <w:r w:rsidR="00F730BA">
        <w:rPr>
          <w:lang w:eastAsia="en-US"/>
        </w:rPr>
        <w:t xml:space="preserve">  </w:t>
      </w:r>
      <w:r w:rsidR="00983EE1">
        <w:rPr>
          <w:lang w:eastAsia="en-US"/>
        </w:rPr>
        <w:t>Actions</w:t>
      </w:r>
    </w:p>
    <w:p w:rsidR="00983EE1" w:rsidRDefault="002F7E35" w:rsidP="00983EE1">
      <w:pPr>
        <w:pStyle w:val="ListParagraph"/>
        <w:numPr>
          <w:ilvl w:val="2"/>
          <w:numId w:val="39"/>
        </w:numPr>
        <w:rPr>
          <w:lang w:eastAsia="en-US"/>
        </w:rPr>
      </w:pPr>
      <w:r>
        <w:rPr>
          <w:lang w:eastAsia="en-US"/>
        </w:rPr>
        <w:t>Jean</w:t>
      </w:r>
      <w:r w:rsidR="00983EE1">
        <w:rPr>
          <w:lang w:eastAsia="en-US"/>
        </w:rPr>
        <w:t xml:space="preserve"> initiates a Telepresence </w:t>
      </w:r>
      <w:r w:rsidR="00321C0D">
        <w:rPr>
          <w:lang w:eastAsia="en-US"/>
        </w:rPr>
        <w:t>(conference) session</w:t>
      </w:r>
      <w:r w:rsidR="00983EE1">
        <w:rPr>
          <w:lang w:eastAsia="en-US"/>
        </w:rPr>
        <w:t xml:space="preserve"> with </w:t>
      </w:r>
      <w:r>
        <w:rPr>
          <w:lang w:eastAsia="en-US"/>
        </w:rPr>
        <w:t>Gabor</w:t>
      </w:r>
      <w:r w:rsidR="00983EE1">
        <w:rPr>
          <w:lang w:eastAsia="en-US"/>
        </w:rPr>
        <w:t xml:space="preserve"> and Terry.</w:t>
      </w:r>
    </w:p>
    <w:p w:rsidR="00983EE1" w:rsidRDefault="002F7E35" w:rsidP="00983EE1">
      <w:pPr>
        <w:pStyle w:val="ListParagraph"/>
        <w:numPr>
          <w:ilvl w:val="2"/>
          <w:numId w:val="39"/>
        </w:numPr>
        <w:rPr>
          <w:lang w:eastAsia="en-US"/>
        </w:rPr>
      </w:pPr>
      <w:r>
        <w:rPr>
          <w:lang w:eastAsia="en-US"/>
        </w:rPr>
        <w:t>Jean</w:t>
      </w:r>
      <w:r w:rsidR="00983EE1">
        <w:rPr>
          <w:lang w:eastAsia="en-US"/>
        </w:rPr>
        <w:t xml:space="preserve">, not having extensive video administration experience, relies heavily on the </w:t>
      </w:r>
      <w:proofErr w:type="spellStart"/>
      <w:r w:rsidR="00983EE1">
        <w:rPr>
          <w:lang w:eastAsia="en-US"/>
        </w:rPr>
        <w:t>TellyServ’s</w:t>
      </w:r>
      <w:proofErr w:type="spellEnd"/>
      <w:r w:rsidR="00983EE1">
        <w:rPr>
          <w:lang w:eastAsia="en-US"/>
        </w:rPr>
        <w:t xml:space="preserve"> Help Desk Service for assistance in using the service (e.g., to </w:t>
      </w:r>
      <w:r w:rsidR="007A4A4D">
        <w:rPr>
          <w:lang w:eastAsia="en-US"/>
        </w:rPr>
        <w:t>set-up the meeting</w:t>
      </w:r>
      <w:r w:rsidR="00983EE1">
        <w:rPr>
          <w:lang w:eastAsia="en-US"/>
        </w:rPr>
        <w:t xml:space="preserve"> and troubleshoot problems</w:t>
      </w:r>
      <w:r w:rsidR="009B70C9">
        <w:rPr>
          <w:lang w:eastAsia="en-US"/>
        </w:rPr>
        <w:t>)</w:t>
      </w:r>
      <w:r w:rsidR="00983EE1">
        <w:rPr>
          <w:lang w:eastAsia="en-US"/>
        </w:rPr>
        <w:t xml:space="preserve"> while </w:t>
      </w:r>
      <w:r>
        <w:rPr>
          <w:lang w:eastAsia="en-US"/>
        </w:rPr>
        <w:t>Gabor</w:t>
      </w:r>
      <w:r w:rsidR="00983EE1">
        <w:rPr>
          <w:lang w:eastAsia="en-US"/>
        </w:rPr>
        <w:t xml:space="preserve"> and Terry join her in the Telepresence meeting.  </w:t>
      </w:r>
    </w:p>
    <w:p w:rsidR="00F730BA" w:rsidRDefault="00F730BA" w:rsidP="00983EE1">
      <w:pPr>
        <w:pStyle w:val="ListParagraph"/>
        <w:numPr>
          <w:ilvl w:val="2"/>
          <w:numId w:val="39"/>
        </w:numPr>
        <w:rPr>
          <w:lang w:eastAsia="en-US"/>
        </w:rPr>
      </w:pPr>
      <w:r>
        <w:rPr>
          <w:lang w:eastAsia="en-US"/>
        </w:rPr>
        <w:t xml:space="preserve">Terry and Gabor accept Jean’s invitation to join the Telepresence session and are added to the conference.  </w:t>
      </w:r>
    </w:p>
    <w:p w:rsidR="00F730BA" w:rsidRDefault="00F730BA" w:rsidP="00983EE1">
      <w:pPr>
        <w:pStyle w:val="ListParagraph"/>
        <w:numPr>
          <w:ilvl w:val="2"/>
          <w:numId w:val="39"/>
        </w:numPr>
        <w:rPr>
          <w:lang w:eastAsia="en-US"/>
        </w:rPr>
      </w:pPr>
      <w:r>
        <w:rPr>
          <w:lang w:eastAsia="en-US"/>
        </w:rPr>
        <w:t xml:space="preserve">McCloud surveillance functions identify that a target of LI has initiated a communication covered by their lawful authorization </w:t>
      </w:r>
      <w:r w:rsidR="00FB60B3">
        <w:rPr>
          <w:lang w:eastAsia="en-US"/>
        </w:rPr>
        <w:t>(i.e., broadband data access</w:t>
      </w:r>
      <w:r w:rsidR="006E6E14">
        <w:rPr>
          <w:lang w:eastAsia="en-US"/>
        </w:rPr>
        <w:t>, SMS, and VoIP</w:t>
      </w:r>
      <w:r w:rsidR="00FB60B3">
        <w:rPr>
          <w:lang w:eastAsia="en-US"/>
        </w:rPr>
        <w:t xml:space="preserve">) </w:t>
      </w:r>
      <w:r>
        <w:rPr>
          <w:lang w:eastAsia="en-US"/>
        </w:rPr>
        <w:t>and begin d</w:t>
      </w:r>
      <w:r w:rsidR="00FB60B3">
        <w:rPr>
          <w:lang w:eastAsia="en-US"/>
        </w:rPr>
        <w:t>e</w:t>
      </w:r>
      <w:r>
        <w:rPr>
          <w:lang w:eastAsia="en-US"/>
        </w:rPr>
        <w:t>livery of the communications to the LEA.</w:t>
      </w:r>
      <w:r w:rsidR="006E6E14">
        <w:rPr>
          <w:lang w:eastAsia="en-US"/>
        </w:rPr>
        <w:t xml:space="preserve">  Note some of the </w:t>
      </w:r>
      <w:proofErr w:type="spellStart"/>
      <w:r w:rsidR="006E6E14">
        <w:rPr>
          <w:lang w:eastAsia="en-US"/>
        </w:rPr>
        <w:t>TellyServ</w:t>
      </w:r>
      <w:proofErr w:type="spellEnd"/>
      <w:r w:rsidR="006E6E14">
        <w:rPr>
          <w:lang w:eastAsia="en-US"/>
        </w:rPr>
        <w:t xml:space="preserve"> Telepresence communication is delivered as part of McCloud’s mobile broadband intercepted communications.  </w:t>
      </w:r>
    </w:p>
    <w:p w:rsidR="00FB60B3" w:rsidRDefault="00FB60B3" w:rsidP="00FB60B3">
      <w:pPr>
        <w:pStyle w:val="ListParagraph"/>
        <w:numPr>
          <w:ilvl w:val="2"/>
          <w:numId w:val="39"/>
        </w:numPr>
        <w:rPr>
          <w:lang w:eastAsia="en-US"/>
        </w:rPr>
      </w:pPr>
      <w:proofErr w:type="spellStart"/>
      <w:r>
        <w:rPr>
          <w:lang w:eastAsia="en-US"/>
        </w:rPr>
        <w:t>TellyServ</w:t>
      </w:r>
      <w:proofErr w:type="spellEnd"/>
      <w:r>
        <w:rPr>
          <w:lang w:eastAsia="en-US"/>
        </w:rPr>
        <w:t xml:space="preserve"> surveillance functions identify that a target of LI has initiated a communication covered by their lawful authorization (i.e., Telepresence) and begin delivery of the communications to the LEA.</w:t>
      </w:r>
    </w:p>
    <w:p w:rsidR="00FB60B3" w:rsidRDefault="00FB60B3" w:rsidP="00983EE1">
      <w:pPr>
        <w:pStyle w:val="ListParagraph"/>
        <w:numPr>
          <w:ilvl w:val="2"/>
          <w:numId w:val="39"/>
        </w:numPr>
        <w:rPr>
          <w:lang w:eastAsia="en-US"/>
        </w:rPr>
      </w:pPr>
      <w:r>
        <w:rPr>
          <w:lang w:eastAsia="en-US"/>
        </w:rPr>
        <w:t xml:space="preserve">The Maryland State Police begin receiving Jean’s intercepted communications (i.e., IRI and CC) from both McCloud and </w:t>
      </w:r>
      <w:proofErr w:type="spellStart"/>
      <w:r>
        <w:rPr>
          <w:lang w:eastAsia="en-US"/>
        </w:rPr>
        <w:t>TellyServ</w:t>
      </w:r>
      <w:proofErr w:type="spellEnd"/>
      <w:r>
        <w:rPr>
          <w:lang w:eastAsia="en-US"/>
        </w:rPr>
        <w:t>.</w:t>
      </w:r>
    </w:p>
    <w:p w:rsidR="00983EE1" w:rsidRDefault="00FB60B3" w:rsidP="00983EE1">
      <w:pPr>
        <w:pStyle w:val="ListParagraph"/>
        <w:numPr>
          <w:ilvl w:val="2"/>
          <w:numId w:val="39"/>
        </w:numPr>
        <w:rPr>
          <w:lang w:eastAsia="en-US"/>
        </w:rPr>
      </w:pPr>
      <w:r>
        <w:rPr>
          <w:lang w:eastAsia="en-US"/>
        </w:rPr>
        <w:t xml:space="preserve">Jean, Terry and Gabor begin </w:t>
      </w:r>
      <w:r w:rsidR="00983EE1">
        <w:rPr>
          <w:lang w:eastAsia="en-US"/>
        </w:rPr>
        <w:t xml:space="preserve">discussing criminal activities, showing maps and pictures of the </w:t>
      </w:r>
      <w:r>
        <w:rPr>
          <w:lang w:eastAsia="en-US"/>
        </w:rPr>
        <w:t xml:space="preserve">target crime </w:t>
      </w:r>
      <w:r w:rsidR="00983EE1">
        <w:rPr>
          <w:lang w:eastAsia="en-US"/>
        </w:rPr>
        <w:t>venue (e.</w:t>
      </w:r>
      <w:r w:rsidR="009B70C9">
        <w:rPr>
          <w:lang w:eastAsia="en-US"/>
        </w:rPr>
        <w:t>g.</w:t>
      </w:r>
      <w:r w:rsidR="00983EE1">
        <w:rPr>
          <w:lang w:eastAsia="en-US"/>
        </w:rPr>
        <w:t xml:space="preserve">, bank and surrounding streets for their “get-away”).  Gabor shows a short silent movie clip of the bank guards to show their routine </w:t>
      </w:r>
      <w:r w:rsidR="002F7E35">
        <w:rPr>
          <w:lang w:eastAsia="en-US"/>
        </w:rPr>
        <w:t xml:space="preserve">and guard </w:t>
      </w:r>
      <w:r w:rsidR="00983EE1">
        <w:rPr>
          <w:lang w:eastAsia="en-US"/>
        </w:rPr>
        <w:t xml:space="preserve">positions.  </w:t>
      </w:r>
    </w:p>
    <w:p w:rsidR="00983EE1" w:rsidRDefault="00983EE1" w:rsidP="00983EE1">
      <w:pPr>
        <w:pStyle w:val="ListParagraph"/>
        <w:numPr>
          <w:ilvl w:val="2"/>
          <w:numId w:val="39"/>
        </w:numPr>
        <w:rPr>
          <w:lang w:eastAsia="en-US"/>
        </w:rPr>
      </w:pPr>
      <w:r>
        <w:rPr>
          <w:lang w:eastAsia="en-US"/>
        </w:rPr>
        <w:t xml:space="preserve">The </w:t>
      </w:r>
      <w:r w:rsidR="007A4A4D">
        <w:rPr>
          <w:lang w:eastAsia="en-US"/>
        </w:rPr>
        <w:t>t</w:t>
      </w:r>
      <w:r>
        <w:rPr>
          <w:lang w:eastAsia="en-US"/>
        </w:rPr>
        <w:t>elepresence session ends.</w:t>
      </w:r>
      <w:r w:rsidR="007A4A4D">
        <w:rPr>
          <w:lang w:eastAsia="en-US"/>
        </w:rPr>
        <w:t xml:space="preserve">    </w:t>
      </w:r>
    </w:p>
    <w:p w:rsidR="0064092D" w:rsidRPr="00EA6B31" w:rsidRDefault="0064092D" w:rsidP="0064092D">
      <w:pPr>
        <w:pStyle w:val="ListParagraph"/>
        <w:numPr>
          <w:ilvl w:val="1"/>
          <w:numId w:val="39"/>
        </w:numPr>
        <w:rPr>
          <w:lang w:eastAsia="en-US"/>
        </w:rPr>
      </w:pPr>
      <w:r w:rsidRPr="00EA6B31">
        <w:rPr>
          <w:lang w:eastAsia="en-US"/>
        </w:rPr>
        <w:t>Results</w:t>
      </w:r>
    </w:p>
    <w:p w:rsidR="00FB60B3" w:rsidRDefault="00FB60B3" w:rsidP="0064092D">
      <w:pPr>
        <w:pStyle w:val="ListParagraph"/>
        <w:numPr>
          <w:ilvl w:val="2"/>
          <w:numId w:val="39"/>
        </w:numPr>
        <w:rPr>
          <w:lang w:eastAsia="en-US"/>
        </w:rPr>
      </w:pPr>
      <w:r>
        <w:rPr>
          <w:lang w:eastAsia="en-US"/>
        </w:rPr>
        <w:t xml:space="preserve">Jean, Terry and Gabor finalized their plans for illegal activity and were unaware that any LI had occurred on their Telepresence session.  </w:t>
      </w:r>
    </w:p>
    <w:p w:rsidR="00FB60B3" w:rsidRDefault="00FB60B3" w:rsidP="0064092D">
      <w:pPr>
        <w:pStyle w:val="ListParagraph"/>
        <w:numPr>
          <w:ilvl w:val="2"/>
          <w:numId w:val="39"/>
        </w:numPr>
        <w:rPr>
          <w:lang w:eastAsia="en-US"/>
        </w:rPr>
      </w:pPr>
      <w:r>
        <w:rPr>
          <w:lang w:eastAsia="en-US"/>
        </w:rPr>
        <w:t>Jean was also unaware of the LI on her broadband access.</w:t>
      </w:r>
    </w:p>
    <w:p w:rsidR="00FB60B3" w:rsidRDefault="00FB60B3" w:rsidP="0064092D">
      <w:pPr>
        <w:pStyle w:val="ListParagraph"/>
        <w:numPr>
          <w:ilvl w:val="2"/>
          <w:numId w:val="39"/>
        </w:numPr>
        <w:rPr>
          <w:lang w:eastAsia="en-US"/>
        </w:rPr>
      </w:pPr>
      <w:r>
        <w:rPr>
          <w:lang w:eastAsia="en-US"/>
        </w:rPr>
        <w:t xml:space="preserve"> </w:t>
      </w:r>
      <w:r w:rsidR="006E6E14">
        <w:rPr>
          <w:lang w:eastAsia="en-US"/>
        </w:rPr>
        <w:t>The Maryland State Police received the IRI and CC of Jean’s communications.</w:t>
      </w:r>
      <w:r w:rsidR="006E6E14" w:rsidRPr="006E6E14">
        <w:rPr>
          <w:lang w:eastAsia="en-US"/>
        </w:rPr>
        <w:t xml:space="preserve"> </w:t>
      </w:r>
      <w:r w:rsidR="006E6E14">
        <w:rPr>
          <w:lang w:eastAsia="en-US"/>
        </w:rPr>
        <w:t>Using that information in their investigations, they prevent a crime from occurring.</w:t>
      </w:r>
    </w:p>
    <w:p w:rsidR="006E6E14" w:rsidRDefault="006E6E14" w:rsidP="0064092D">
      <w:pPr>
        <w:pStyle w:val="ListParagraph"/>
        <w:numPr>
          <w:ilvl w:val="2"/>
          <w:numId w:val="39"/>
        </w:numPr>
        <w:rPr>
          <w:lang w:eastAsia="en-US"/>
        </w:rPr>
      </w:pPr>
      <w:r>
        <w:rPr>
          <w:lang w:eastAsia="en-US"/>
        </w:rPr>
        <w:t>McCloud met their regulatory obligation to unobtrusively deliver intercepted communications to the authorized LEA.</w:t>
      </w:r>
    </w:p>
    <w:p w:rsidR="006E6E14" w:rsidRDefault="006E6E14" w:rsidP="0064092D">
      <w:pPr>
        <w:pStyle w:val="ListParagraph"/>
        <w:numPr>
          <w:ilvl w:val="2"/>
          <w:numId w:val="39"/>
        </w:numPr>
        <w:rPr>
          <w:lang w:eastAsia="en-US"/>
        </w:rPr>
      </w:pPr>
      <w:proofErr w:type="spellStart"/>
      <w:r>
        <w:rPr>
          <w:lang w:eastAsia="en-US"/>
        </w:rPr>
        <w:lastRenderedPageBreak/>
        <w:t>TellyServ</w:t>
      </w:r>
      <w:proofErr w:type="spellEnd"/>
      <w:r>
        <w:rPr>
          <w:lang w:eastAsia="en-US"/>
        </w:rPr>
        <w:t xml:space="preserve"> met their regulatory obligation to unobtrusively deliver intercepted communications to the authorized LEA.</w:t>
      </w:r>
    </w:p>
    <w:p w:rsidR="0064092D" w:rsidRPr="002F7E35" w:rsidRDefault="00EA6B31" w:rsidP="0064092D">
      <w:pPr>
        <w:pStyle w:val="ListParagraph"/>
        <w:numPr>
          <w:ilvl w:val="1"/>
          <w:numId w:val="39"/>
        </w:numPr>
        <w:rPr>
          <w:lang w:eastAsia="en-US"/>
        </w:rPr>
      </w:pPr>
      <w:r w:rsidRPr="002F7E35">
        <w:rPr>
          <w:lang w:eastAsia="en-US"/>
        </w:rPr>
        <w:t>LI Discussion/</w:t>
      </w:r>
      <w:r w:rsidR="0064092D" w:rsidRPr="002F7E35">
        <w:rPr>
          <w:lang w:eastAsia="en-US"/>
        </w:rPr>
        <w:t xml:space="preserve">Challenges </w:t>
      </w:r>
    </w:p>
    <w:p w:rsidR="0064092D" w:rsidRDefault="0064092D" w:rsidP="0064092D">
      <w:pPr>
        <w:pStyle w:val="ListParagraph"/>
        <w:numPr>
          <w:ilvl w:val="2"/>
          <w:numId w:val="39"/>
        </w:numPr>
        <w:rPr>
          <w:lang w:eastAsia="en-US"/>
        </w:rPr>
      </w:pPr>
      <w:r w:rsidRPr="002F7E35">
        <w:rPr>
          <w:lang w:eastAsia="en-US"/>
        </w:rPr>
        <w:t xml:space="preserve">McCloud has a legal obligation to provide LI for the </w:t>
      </w:r>
      <w:r w:rsidR="002F7E35" w:rsidRPr="002F7E35">
        <w:rPr>
          <w:lang w:eastAsia="en-US"/>
        </w:rPr>
        <w:t xml:space="preserve">services that they offer the target.  </w:t>
      </w:r>
      <w:r w:rsidR="002F7E35">
        <w:rPr>
          <w:lang w:eastAsia="en-US"/>
        </w:rPr>
        <w:t xml:space="preserve">In this use case, they do not offer the Telepresence Service, so they are not obligated to </w:t>
      </w:r>
      <w:r w:rsidR="004B6D66">
        <w:rPr>
          <w:lang w:eastAsia="en-US"/>
        </w:rPr>
        <w:t>provide separate</w:t>
      </w:r>
      <w:r w:rsidR="002F7E35">
        <w:rPr>
          <w:lang w:eastAsia="en-US"/>
        </w:rPr>
        <w:t xml:space="preserve"> delivery </w:t>
      </w:r>
      <w:r w:rsidR="004B6D66">
        <w:rPr>
          <w:lang w:eastAsia="en-US"/>
        </w:rPr>
        <w:t xml:space="preserve">of </w:t>
      </w:r>
      <w:r w:rsidR="002F7E35">
        <w:rPr>
          <w:lang w:eastAsia="en-US"/>
        </w:rPr>
        <w:t>this service.  Since it is “available” in Jean’s packet data stream, it is delivered as part of McCloud’s packet data interception.</w:t>
      </w:r>
      <w:r w:rsidR="002C14E0">
        <w:rPr>
          <w:lang w:eastAsia="en-US"/>
        </w:rPr>
        <w:t xml:space="preserve">  McCloud isolates and reports Jean’s intercepted voice, SMS, and packet data/broadband services per their LI solutions.</w:t>
      </w:r>
      <w:r w:rsidR="0022683F">
        <w:rPr>
          <w:lang w:eastAsia="en-US"/>
        </w:rPr>
        <w:t xml:space="preserve">  McCloud uses the identifiers that are available in their services and network.</w:t>
      </w:r>
    </w:p>
    <w:p w:rsidR="0064092D" w:rsidRPr="002C14E0" w:rsidRDefault="002C14E0" w:rsidP="0064092D">
      <w:pPr>
        <w:pStyle w:val="ListParagraph"/>
        <w:numPr>
          <w:ilvl w:val="2"/>
          <w:numId w:val="39"/>
        </w:numPr>
        <w:rPr>
          <w:lang w:eastAsia="en-US"/>
        </w:rPr>
      </w:pPr>
      <w:proofErr w:type="spellStart"/>
      <w:r w:rsidRPr="002C14E0">
        <w:rPr>
          <w:lang w:eastAsia="en-US"/>
        </w:rPr>
        <w:t>TellyServ</w:t>
      </w:r>
      <w:proofErr w:type="spellEnd"/>
      <w:r w:rsidRPr="002C14E0">
        <w:rPr>
          <w:lang w:eastAsia="en-US"/>
        </w:rPr>
        <w:t xml:space="preserve"> has the legal obligation to provide LI for the services that they offer the target.  In this use case, this is only the Telepresence Service.  They provide the CII and CC for the Telepresence service</w:t>
      </w:r>
      <w:r>
        <w:rPr>
          <w:lang w:eastAsia="en-US"/>
        </w:rPr>
        <w:t xml:space="preserve"> per their LI solution</w:t>
      </w:r>
      <w:r w:rsidR="0022683F">
        <w:rPr>
          <w:lang w:eastAsia="en-US"/>
        </w:rPr>
        <w:t xml:space="preserve"> and using the identifiers that are used in the Telepresence Service</w:t>
      </w:r>
      <w:r w:rsidRPr="002C14E0">
        <w:rPr>
          <w:lang w:eastAsia="en-US"/>
        </w:rPr>
        <w:t xml:space="preserve">.  </w:t>
      </w:r>
      <w:proofErr w:type="spellStart"/>
      <w:r>
        <w:rPr>
          <w:lang w:eastAsia="en-US"/>
        </w:rPr>
        <w:t>TellyServ</w:t>
      </w:r>
      <w:proofErr w:type="spellEnd"/>
      <w:r>
        <w:rPr>
          <w:lang w:eastAsia="en-US"/>
        </w:rPr>
        <w:t xml:space="preserve"> knows t</w:t>
      </w:r>
      <w:r w:rsidRPr="002C14E0">
        <w:rPr>
          <w:lang w:eastAsia="en-US"/>
        </w:rPr>
        <w:t xml:space="preserve">he </w:t>
      </w:r>
      <w:r w:rsidR="0064092D" w:rsidRPr="002C14E0">
        <w:rPr>
          <w:lang w:eastAsia="en-US"/>
        </w:rPr>
        <w:t xml:space="preserve">identities of the </w:t>
      </w:r>
      <w:r w:rsidRPr="002C14E0">
        <w:rPr>
          <w:lang w:eastAsia="en-US"/>
        </w:rPr>
        <w:t>participants</w:t>
      </w:r>
      <w:r>
        <w:rPr>
          <w:lang w:eastAsia="en-US"/>
        </w:rPr>
        <w:t>; th</w:t>
      </w:r>
      <w:r w:rsidRPr="002C14E0">
        <w:rPr>
          <w:lang w:eastAsia="en-US"/>
        </w:rPr>
        <w:t>ey have the service logic and access the media</w:t>
      </w:r>
      <w:r w:rsidR="0064092D" w:rsidRPr="002C14E0">
        <w:rPr>
          <w:lang w:eastAsia="en-US"/>
        </w:rPr>
        <w:t>.</w:t>
      </w:r>
    </w:p>
    <w:p w:rsidR="0022683F" w:rsidRPr="002C14E0" w:rsidRDefault="0064092D" w:rsidP="0022683F">
      <w:pPr>
        <w:pStyle w:val="ListParagraph"/>
        <w:numPr>
          <w:ilvl w:val="2"/>
          <w:numId w:val="39"/>
        </w:numPr>
        <w:rPr>
          <w:lang w:eastAsia="en-US"/>
        </w:rPr>
      </w:pPr>
      <w:r w:rsidRPr="002C14E0">
        <w:rPr>
          <w:lang w:eastAsia="en-US"/>
        </w:rPr>
        <w:t xml:space="preserve">As with any other service lawfully intercepted, if </w:t>
      </w:r>
      <w:proofErr w:type="spellStart"/>
      <w:r w:rsidR="002C14E0">
        <w:rPr>
          <w:lang w:eastAsia="en-US"/>
        </w:rPr>
        <w:t>TellyServ</w:t>
      </w:r>
      <w:proofErr w:type="spellEnd"/>
      <w:r w:rsidRPr="002C14E0">
        <w:rPr>
          <w:lang w:eastAsia="en-US"/>
        </w:rPr>
        <w:t xml:space="preserve"> provides encryption for the Telepresence Service, </w:t>
      </w:r>
      <w:proofErr w:type="spellStart"/>
      <w:r w:rsidR="002C14E0">
        <w:rPr>
          <w:lang w:eastAsia="en-US"/>
        </w:rPr>
        <w:t>TellyServ</w:t>
      </w:r>
      <w:proofErr w:type="spellEnd"/>
      <w:r w:rsidRPr="002C14E0">
        <w:rPr>
          <w:lang w:eastAsia="en-US"/>
        </w:rPr>
        <w:t xml:space="preserve"> is responsible for either decrypting or providing the keys to law enforcement to decrypt.</w:t>
      </w:r>
    </w:p>
    <w:p w:rsidR="0022683F" w:rsidRPr="00983EE1" w:rsidRDefault="0022683F" w:rsidP="0022683F">
      <w:pPr>
        <w:pStyle w:val="Heading2"/>
        <w:ind w:left="360"/>
      </w:pPr>
      <w:r w:rsidRPr="00983EE1">
        <w:t>**********************</w:t>
      </w:r>
      <w:r>
        <w:t>End of Proposed A</w:t>
      </w:r>
      <w:r w:rsidRPr="00983EE1">
        <w:t>ddition</w:t>
      </w:r>
      <w:r>
        <w:t>s</w:t>
      </w:r>
      <w:r w:rsidRPr="00983EE1">
        <w:t>******************************</w:t>
      </w:r>
    </w:p>
    <w:p w:rsidR="00C84392" w:rsidRDefault="00C84392" w:rsidP="0064092D">
      <w:pPr>
        <w:rPr>
          <w:lang w:eastAsia="en-US"/>
        </w:rPr>
      </w:pP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22683F" w:rsidRPr="00C04D2D" w:rsidRDefault="0019590C" w:rsidP="00C04D2D">
      <w:pPr>
        <w:rPr>
          <w:rStyle w:val="Strong"/>
          <w:b w:val="0"/>
          <w:bCs w:val="0"/>
          <w:lang w:eastAsia="en-US"/>
        </w:rPr>
      </w:pPr>
      <w:r>
        <w:rPr>
          <w:lang w:eastAsia="en-US"/>
        </w:rPr>
        <w:t xml:space="preserve">Discuss and adopt the proposed </w:t>
      </w:r>
      <w:r w:rsidR="002A74B0">
        <w:rPr>
          <w:lang w:eastAsia="en-US"/>
        </w:rPr>
        <w:t>use case</w:t>
      </w:r>
      <w:r w:rsidR="004B6D66">
        <w:rPr>
          <w:lang w:eastAsia="en-US"/>
        </w:rPr>
        <w:t>s</w:t>
      </w:r>
      <w:r>
        <w:rPr>
          <w:lang w:eastAsia="en-US"/>
        </w:rPr>
        <w:t xml:space="preserve"> in a </w:t>
      </w:r>
      <w:r>
        <w:rPr>
          <w:lang w:eastAsia="en-US"/>
        </w:rPr>
        <w:t xml:space="preserve">new </w:t>
      </w:r>
      <w:r w:rsidR="002A74B0">
        <w:rPr>
          <w:lang w:eastAsia="en-US"/>
        </w:rPr>
        <w:t xml:space="preserve">use case </w:t>
      </w:r>
      <w:r>
        <w:rPr>
          <w:lang w:eastAsia="en-US"/>
        </w:rPr>
        <w:t>section of the cloud services living document.</w:t>
      </w:r>
    </w:p>
    <w:sectPr w:rsidR="0022683F" w:rsidRPr="00C04D2D" w:rsidSect="001D64D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34" w:rsidRDefault="00C00134">
      <w:r>
        <w:separator/>
      </w:r>
    </w:p>
  </w:endnote>
  <w:endnote w:type="continuationSeparator" w:id="0">
    <w:p w:rsidR="00C00134" w:rsidRDefault="00C0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2F" w:rsidRDefault="003242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02046"/>
      <w:docPartObj>
        <w:docPartGallery w:val="Page Numbers (Bottom of Page)"/>
        <w:docPartUnique/>
      </w:docPartObj>
    </w:sdtPr>
    <w:sdtEndPr>
      <w:rPr>
        <w:noProof/>
      </w:rPr>
    </w:sdtEndPr>
    <w:sdtContent>
      <w:p w:rsidR="00F56765" w:rsidRDefault="00F56765">
        <w:pPr>
          <w:pStyle w:val="Footer"/>
        </w:pPr>
        <w:r>
          <w:fldChar w:fldCharType="begin"/>
        </w:r>
        <w:r>
          <w:instrText xml:space="preserve"> PAGE   \* MERGEFORMAT </w:instrText>
        </w:r>
        <w:r>
          <w:fldChar w:fldCharType="separate"/>
        </w:r>
        <w:r w:rsidR="0032422F">
          <w:rPr>
            <w:noProof/>
          </w:rPr>
          <w:t>1</w:t>
        </w:r>
        <w:r>
          <w:rPr>
            <w:noProof/>
          </w:rPr>
          <w:fldChar w:fldCharType="end"/>
        </w:r>
      </w:p>
    </w:sdtContent>
  </w:sdt>
  <w:p w:rsidR="00F56765" w:rsidRDefault="00F567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2F" w:rsidRDefault="003242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34" w:rsidRDefault="00C00134">
      <w:r>
        <w:separator/>
      </w:r>
    </w:p>
  </w:footnote>
  <w:footnote w:type="continuationSeparator" w:id="0">
    <w:p w:rsidR="00C00134" w:rsidRDefault="00C00134">
      <w:r>
        <w:continuationSeparator/>
      </w:r>
    </w:p>
  </w:footnote>
  <w:footnote w:id="1">
    <w:p w:rsidR="00F56765" w:rsidRPr="00B40666" w:rsidRDefault="00F56765">
      <w:pPr>
        <w:pStyle w:val="FootnoteText"/>
        <w:rPr>
          <w:lang w:val="en-US"/>
        </w:rPr>
      </w:pPr>
      <w:r>
        <w:rPr>
          <w:rStyle w:val="FootnoteReference"/>
        </w:rPr>
        <w:footnoteRef/>
      </w:r>
      <w:r>
        <w:t xml:space="preserve"> </w:t>
      </w:r>
      <w:r>
        <w:rPr>
          <w:lang w:val="en-US"/>
        </w:rPr>
        <w:t xml:space="preserve">The document used is </w:t>
      </w:r>
      <w:r w:rsidRPr="00B40666">
        <w:rPr>
          <w:lang w:val="en-US"/>
        </w:rPr>
        <w:t>CSF-2011-158r13</w:t>
      </w:r>
      <w:r>
        <w:rPr>
          <w:lang w:val="en-US"/>
        </w:rPr>
        <w:t>.  It is a draft document.</w:t>
      </w:r>
    </w:p>
  </w:footnote>
  <w:footnote w:id="2">
    <w:p w:rsidR="00F56765" w:rsidRPr="0051393B" w:rsidRDefault="00F56765" w:rsidP="0051393B">
      <w:pPr>
        <w:pStyle w:val="FootnoteText"/>
        <w:ind w:left="180" w:hanging="180"/>
        <w:rPr>
          <w:lang w:val="en-US"/>
        </w:rPr>
      </w:pPr>
      <w:r>
        <w:rPr>
          <w:rStyle w:val="FootnoteReference"/>
        </w:rPr>
        <w:footnoteRef/>
      </w:r>
      <w:r>
        <w:t xml:space="preserve"> Release 12.0.0 of 3GPP TS 22.228, </w:t>
      </w:r>
      <w:r w:rsidRPr="0051393B">
        <w:rPr>
          <w:i/>
        </w:rPr>
        <w:t>Service requirements for the Internet Protocol (IP) Multimedia core network Subsystem (IMS); Stage 1</w:t>
      </w:r>
      <w:r>
        <w:rPr>
          <w:i/>
        </w:rPr>
        <w:t xml:space="preserve">, </w:t>
      </w:r>
      <w:r>
        <w:t>was used</w:t>
      </w:r>
      <w:r>
        <w:rPr>
          <w: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2F" w:rsidRDefault="003242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765" w:rsidRDefault="00F56765">
    <w:pPr>
      <w:pStyle w:val="Header"/>
      <w:framePr w:h="244" w:hRule="exact" w:wrap="around" w:vAnchor="text" w:hAnchor="margin" w:xAlign="right" w:y="1"/>
      <w:spacing w:before="0"/>
      <w:rPr>
        <w:b/>
        <w:bCs/>
        <w:sz w:val="18"/>
      </w:rPr>
    </w:pPr>
    <w:r>
      <w:rPr>
        <w:b/>
        <w:bCs/>
        <w:sz w:val="18"/>
      </w:rPr>
      <w:t>-</w:t>
    </w:r>
  </w:p>
  <w:p w:rsidR="00E55269" w:rsidRDefault="00E55269" w:rsidP="00E55269">
    <w:pPr>
      <w:pStyle w:val="CRCoverPage"/>
      <w:tabs>
        <w:tab w:val="right" w:pos="9639"/>
      </w:tabs>
      <w:spacing w:after="0"/>
      <w:rPr>
        <w:b/>
        <w:i/>
        <w:noProof/>
        <w:sz w:val="28"/>
      </w:rPr>
    </w:pPr>
    <w:r w:rsidRPr="00612AF2">
      <w:rPr>
        <w:b/>
        <w:noProof/>
        <w:sz w:val="24"/>
      </w:rPr>
      <w:t>3GPP TSG-SA3LI Meeting #</w:t>
    </w:r>
    <w:r>
      <w:rPr>
        <w:b/>
        <w:noProof/>
        <w:sz w:val="24"/>
      </w:rPr>
      <w:t>46</w:t>
    </w:r>
    <w:r>
      <w:rPr>
        <w:b/>
        <w:noProof/>
        <w:sz w:val="24"/>
      </w:rPr>
      <w:t xml:space="preserve">   </w:t>
    </w:r>
    <w:r>
      <w:rPr>
        <w:b/>
        <w:noProof/>
        <w:sz w:val="24"/>
      </w:rPr>
      <w:tab/>
    </w:r>
    <w:r w:rsidR="0032422F">
      <w:rPr>
        <w:b/>
        <w:noProof/>
        <w:sz w:val="24"/>
      </w:rPr>
      <w:t>SA3LI12_097</w:t>
    </w:r>
    <w:bookmarkStart w:id="2" w:name="_GoBack"/>
    <w:bookmarkEnd w:id="2"/>
    <w:r w:rsidRPr="00612AF2">
      <w:rPr>
        <w:b/>
        <w:i/>
        <w:noProof/>
        <w:sz w:val="24"/>
      </w:rPr>
      <w:t xml:space="preserve"> </w:t>
    </w:r>
    <w:r w:rsidRPr="00612AF2">
      <w:rPr>
        <w:b/>
        <w:i/>
        <w:noProof/>
        <w:sz w:val="28"/>
      </w:rPr>
      <w:tab/>
    </w:r>
  </w:p>
  <w:p w:rsidR="00F56765" w:rsidRPr="00E55269" w:rsidRDefault="00E55269" w:rsidP="00E55269">
    <w:pPr>
      <w:pStyle w:val="CRCoverPage"/>
      <w:outlineLvl w:val="0"/>
      <w:rPr>
        <w:b/>
        <w:noProof/>
        <w:sz w:val="24"/>
      </w:rPr>
    </w:pPr>
    <w:r w:rsidRPr="009D4C16">
      <w:rPr>
        <w:b/>
        <w:noProof/>
        <w:sz w:val="24"/>
      </w:rPr>
      <w:t>Quebec City, 17 – 19 July 2012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2F" w:rsidRDefault="00324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85C7E"/>
    <w:multiLevelType w:val="hybridMultilevel"/>
    <w:tmpl w:val="0E8C59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4E514491"/>
    <w:multiLevelType w:val="hybridMultilevel"/>
    <w:tmpl w:val="A7362CCA"/>
    <w:lvl w:ilvl="0" w:tplc="2920141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1F3AF9"/>
    <w:multiLevelType w:val="hybridMultilevel"/>
    <w:tmpl w:val="5AA4BF6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DFF596D"/>
    <w:multiLevelType w:val="hybridMultilevel"/>
    <w:tmpl w:val="1AC690DA"/>
    <w:lvl w:ilvl="0" w:tplc="5E46FE28">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3"/>
  </w:num>
  <w:num w:numId="11">
    <w:abstractNumId w:val="12"/>
  </w:num>
  <w:num w:numId="12">
    <w:abstractNumId w:val="17"/>
  </w:num>
  <w:num w:numId="13">
    <w:abstractNumId w:val="23"/>
  </w:num>
  <w:num w:numId="14">
    <w:abstractNumId w:val="23"/>
  </w:num>
  <w:num w:numId="15">
    <w:abstractNumId w:val="23"/>
  </w:num>
  <w:num w:numId="16">
    <w:abstractNumId w:val="22"/>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5"/>
  </w:num>
  <w:num w:numId="24">
    <w:abstractNumId w:val="28"/>
  </w:num>
  <w:num w:numId="25">
    <w:abstractNumId w:val="30"/>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 w:numId="37">
    <w:abstractNumId w:val="20"/>
  </w:num>
  <w:num w:numId="38">
    <w:abstractNumId w:val="18"/>
  </w:num>
  <w:num w:numId="39">
    <w:abstractNumId w:val="24"/>
  </w:num>
  <w:num w:numId="40">
    <w:abstractNumId w:val="27"/>
  </w:num>
  <w:num w:numId="4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1DC3"/>
    <w:rsid w:val="00015ECB"/>
    <w:rsid w:val="0001653D"/>
    <w:rsid w:val="0001782D"/>
    <w:rsid w:val="0001796F"/>
    <w:rsid w:val="00017C2C"/>
    <w:rsid w:val="0002090F"/>
    <w:rsid w:val="00020CF1"/>
    <w:rsid w:val="00022A41"/>
    <w:rsid w:val="000240FF"/>
    <w:rsid w:val="00027742"/>
    <w:rsid w:val="00030FBA"/>
    <w:rsid w:val="00032BAC"/>
    <w:rsid w:val="00033941"/>
    <w:rsid w:val="00034062"/>
    <w:rsid w:val="000353C1"/>
    <w:rsid w:val="000369E9"/>
    <w:rsid w:val="00040A9C"/>
    <w:rsid w:val="00040ABF"/>
    <w:rsid w:val="00046517"/>
    <w:rsid w:val="00050D5D"/>
    <w:rsid w:val="000530FE"/>
    <w:rsid w:val="00053A23"/>
    <w:rsid w:val="000541A8"/>
    <w:rsid w:val="000551F2"/>
    <w:rsid w:val="0006045C"/>
    <w:rsid w:val="000609DA"/>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02E"/>
    <w:rsid w:val="0008087F"/>
    <w:rsid w:val="00080B5B"/>
    <w:rsid w:val="00081277"/>
    <w:rsid w:val="00082548"/>
    <w:rsid w:val="000830F8"/>
    <w:rsid w:val="0008448D"/>
    <w:rsid w:val="00084849"/>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D6B56"/>
    <w:rsid w:val="000E15C7"/>
    <w:rsid w:val="000E4E35"/>
    <w:rsid w:val="000E4E60"/>
    <w:rsid w:val="000E683A"/>
    <w:rsid w:val="000E68C1"/>
    <w:rsid w:val="000E75C7"/>
    <w:rsid w:val="000E7F5E"/>
    <w:rsid w:val="000F02BC"/>
    <w:rsid w:val="000F1D52"/>
    <w:rsid w:val="000F2A2B"/>
    <w:rsid w:val="000F6589"/>
    <w:rsid w:val="000F665D"/>
    <w:rsid w:val="000F721C"/>
    <w:rsid w:val="00100403"/>
    <w:rsid w:val="00100D1D"/>
    <w:rsid w:val="00100F1F"/>
    <w:rsid w:val="00101552"/>
    <w:rsid w:val="00101FF0"/>
    <w:rsid w:val="0010245F"/>
    <w:rsid w:val="001046D1"/>
    <w:rsid w:val="00104B31"/>
    <w:rsid w:val="0010513A"/>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1AE"/>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3062"/>
    <w:rsid w:val="00174411"/>
    <w:rsid w:val="00175BC7"/>
    <w:rsid w:val="00176BED"/>
    <w:rsid w:val="00177022"/>
    <w:rsid w:val="0017722B"/>
    <w:rsid w:val="001804FA"/>
    <w:rsid w:val="00182390"/>
    <w:rsid w:val="00185DC2"/>
    <w:rsid w:val="00186D6B"/>
    <w:rsid w:val="001908F1"/>
    <w:rsid w:val="00190F87"/>
    <w:rsid w:val="001916F2"/>
    <w:rsid w:val="00192654"/>
    <w:rsid w:val="0019420F"/>
    <w:rsid w:val="00194602"/>
    <w:rsid w:val="00195008"/>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98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2683F"/>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048"/>
    <w:rsid w:val="00254161"/>
    <w:rsid w:val="0025480B"/>
    <w:rsid w:val="00255999"/>
    <w:rsid w:val="00262F3F"/>
    <w:rsid w:val="002637D3"/>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2E4F"/>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A74B0"/>
    <w:rsid w:val="002B10AA"/>
    <w:rsid w:val="002B138D"/>
    <w:rsid w:val="002B1D6F"/>
    <w:rsid w:val="002B1FA9"/>
    <w:rsid w:val="002B672D"/>
    <w:rsid w:val="002B77EF"/>
    <w:rsid w:val="002C14E0"/>
    <w:rsid w:val="002C14FE"/>
    <w:rsid w:val="002C2AF4"/>
    <w:rsid w:val="002C2EF7"/>
    <w:rsid w:val="002C337E"/>
    <w:rsid w:val="002C4C53"/>
    <w:rsid w:val="002C4CB5"/>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2F7E35"/>
    <w:rsid w:val="00300CC8"/>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1C0D"/>
    <w:rsid w:val="003235AA"/>
    <w:rsid w:val="0032422F"/>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260D"/>
    <w:rsid w:val="00363EFE"/>
    <w:rsid w:val="00364DF8"/>
    <w:rsid w:val="00365695"/>
    <w:rsid w:val="00365C44"/>
    <w:rsid w:val="00370CB0"/>
    <w:rsid w:val="00373279"/>
    <w:rsid w:val="0037476D"/>
    <w:rsid w:val="00374C4C"/>
    <w:rsid w:val="0037579E"/>
    <w:rsid w:val="003758AC"/>
    <w:rsid w:val="00381083"/>
    <w:rsid w:val="00381601"/>
    <w:rsid w:val="00383BF0"/>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D798C"/>
    <w:rsid w:val="003E1060"/>
    <w:rsid w:val="003E1A22"/>
    <w:rsid w:val="003E3280"/>
    <w:rsid w:val="003E4624"/>
    <w:rsid w:val="003E4D02"/>
    <w:rsid w:val="003E5F00"/>
    <w:rsid w:val="003F1EF6"/>
    <w:rsid w:val="003F2290"/>
    <w:rsid w:val="003F3808"/>
    <w:rsid w:val="003F381B"/>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3923"/>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2C05"/>
    <w:rsid w:val="004A38AD"/>
    <w:rsid w:val="004A535A"/>
    <w:rsid w:val="004A7A50"/>
    <w:rsid w:val="004B12D9"/>
    <w:rsid w:val="004B45DA"/>
    <w:rsid w:val="004B4E98"/>
    <w:rsid w:val="004B4EEA"/>
    <w:rsid w:val="004B5494"/>
    <w:rsid w:val="004B6D66"/>
    <w:rsid w:val="004B6E32"/>
    <w:rsid w:val="004B6EDB"/>
    <w:rsid w:val="004C071A"/>
    <w:rsid w:val="004C0B55"/>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4724"/>
    <w:rsid w:val="004F50A4"/>
    <w:rsid w:val="004F56A8"/>
    <w:rsid w:val="004F5EDA"/>
    <w:rsid w:val="005035F0"/>
    <w:rsid w:val="00505F01"/>
    <w:rsid w:val="005068E7"/>
    <w:rsid w:val="00507ADF"/>
    <w:rsid w:val="0051393B"/>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18D8"/>
    <w:rsid w:val="005529CB"/>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30C7"/>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4D72"/>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2D2"/>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1D84"/>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92D"/>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6CF"/>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091"/>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570"/>
    <w:rsid w:val="006D497E"/>
    <w:rsid w:val="006E1C02"/>
    <w:rsid w:val="006E1F1E"/>
    <w:rsid w:val="006E2C68"/>
    <w:rsid w:val="006E6000"/>
    <w:rsid w:val="006E6269"/>
    <w:rsid w:val="006E6E14"/>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17C0C"/>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247"/>
    <w:rsid w:val="0076371B"/>
    <w:rsid w:val="00764071"/>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0F4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4A4D"/>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6DBD"/>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04FB9"/>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0E95"/>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B680A"/>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0F62"/>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4F6"/>
    <w:rsid w:val="00962E1D"/>
    <w:rsid w:val="00967430"/>
    <w:rsid w:val="00971A15"/>
    <w:rsid w:val="00973058"/>
    <w:rsid w:val="00973231"/>
    <w:rsid w:val="0097334F"/>
    <w:rsid w:val="00973436"/>
    <w:rsid w:val="0097563E"/>
    <w:rsid w:val="00981D74"/>
    <w:rsid w:val="00982082"/>
    <w:rsid w:val="00982DAF"/>
    <w:rsid w:val="00983A3D"/>
    <w:rsid w:val="00983EE1"/>
    <w:rsid w:val="009873D1"/>
    <w:rsid w:val="00990632"/>
    <w:rsid w:val="00990F4F"/>
    <w:rsid w:val="009913C4"/>
    <w:rsid w:val="00991F67"/>
    <w:rsid w:val="009924A2"/>
    <w:rsid w:val="00992C7B"/>
    <w:rsid w:val="0099305B"/>
    <w:rsid w:val="009934A4"/>
    <w:rsid w:val="009945FC"/>
    <w:rsid w:val="0099473E"/>
    <w:rsid w:val="009951ED"/>
    <w:rsid w:val="009A02B9"/>
    <w:rsid w:val="009A27F7"/>
    <w:rsid w:val="009A2D07"/>
    <w:rsid w:val="009A36AE"/>
    <w:rsid w:val="009A390A"/>
    <w:rsid w:val="009A3E00"/>
    <w:rsid w:val="009A3F51"/>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0C9"/>
    <w:rsid w:val="009B78E6"/>
    <w:rsid w:val="009C00E7"/>
    <w:rsid w:val="009C0969"/>
    <w:rsid w:val="009C108F"/>
    <w:rsid w:val="009C1606"/>
    <w:rsid w:val="009C17DD"/>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390"/>
    <w:rsid w:val="00A16AB0"/>
    <w:rsid w:val="00A17898"/>
    <w:rsid w:val="00A20D45"/>
    <w:rsid w:val="00A21165"/>
    <w:rsid w:val="00A21B53"/>
    <w:rsid w:val="00A227C1"/>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6C92"/>
    <w:rsid w:val="00A67578"/>
    <w:rsid w:val="00A70A00"/>
    <w:rsid w:val="00A71289"/>
    <w:rsid w:val="00A71E85"/>
    <w:rsid w:val="00A72B33"/>
    <w:rsid w:val="00A7442D"/>
    <w:rsid w:val="00A745B8"/>
    <w:rsid w:val="00A74715"/>
    <w:rsid w:val="00A75D4A"/>
    <w:rsid w:val="00A8060C"/>
    <w:rsid w:val="00A82927"/>
    <w:rsid w:val="00A83A49"/>
    <w:rsid w:val="00A849D9"/>
    <w:rsid w:val="00A85539"/>
    <w:rsid w:val="00A85877"/>
    <w:rsid w:val="00A90F92"/>
    <w:rsid w:val="00A91465"/>
    <w:rsid w:val="00A923BD"/>
    <w:rsid w:val="00A92FC2"/>
    <w:rsid w:val="00A93573"/>
    <w:rsid w:val="00A93807"/>
    <w:rsid w:val="00A93DFC"/>
    <w:rsid w:val="00A94506"/>
    <w:rsid w:val="00A94978"/>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0666"/>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1C7B"/>
    <w:rsid w:val="00BA2221"/>
    <w:rsid w:val="00BA27E1"/>
    <w:rsid w:val="00BA46AE"/>
    <w:rsid w:val="00BA58DC"/>
    <w:rsid w:val="00BA5A45"/>
    <w:rsid w:val="00BA60B7"/>
    <w:rsid w:val="00BB0685"/>
    <w:rsid w:val="00BB06A1"/>
    <w:rsid w:val="00BB194F"/>
    <w:rsid w:val="00BB2432"/>
    <w:rsid w:val="00BB2F96"/>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08F1"/>
    <w:rsid w:val="00BD146D"/>
    <w:rsid w:val="00BD14F2"/>
    <w:rsid w:val="00BD151F"/>
    <w:rsid w:val="00BD22C6"/>
    <w:rsid w:val="00BD2C78"/>
    <w:rsid w:val="00BD41D7"/>
    <w:rsid w:val="00BD4A3E"/>
    <w:rsid w:val="00BD5466"/>
    <w:rsid w:val="00BD5BCD"/>
    <w:rsid w:val="00BD5C4B"/>
    <w:rsid w:val="00BD6423"/>
    <w:rsid w:val="00BD6D4E"/>
    <w:rsid w:val="00BD70A1"/>
    <w:rsid w:val="00BE1BD0"/>
    <w:rsid w:val="00BE35E5"/>
    <w:rsid w:val="00BE4B7D"/>
    <w:rsid w:val="00BE5E41"/>
    <w:rsid w:val="00BE6219"/>
    <w:rsid w:val="00BE6403"/>
    <w:rsid w:val="00BF04D5"/>
    <w:rsid w:val="00BF148D"/>
    <w:rsid w:val="00BF2024"/>
    <w:rsid w:val="00BF2608"/>
    <w:rsid w:val="00BF5693"/>
    <w:rsid w:val="00C00134"/>
    <w:rsid w:val="00C00630"/>
    <w:rsid w:val="00C00773"/>
    <w:rsid w:val="00C04D2D"/>
    <w:rsid w:val="00C06088"/>
    <w:rsid w:val="00C0611D"/>
    <w:rsid w:val="00C06AE3"/>
    <w:rsid w:val="00C0767F"/>
    <w:rsid w:val="00C1097C"/>
    <w:rsid w:val="00C1486C"/>
    <w:rsid w:val="00C14E12"/>
    <w:rsid w:val="00C16CCA"/>
    <w:rsid w:val="00C17591"/>
    <w:rsid w:val="00C21335"/>
    <w:rsid w:val="00C2381F"/>
    <w:rsid w:val="00C250D2"/>
    <w:rsid w:val="00C260A4"/>
    <w:rsid w:val="00C32A39"/>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392"/>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3C1"/>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CF7D09"/>
    <w:rsid w:val="00D00722"/>
    <w:rsid w:val="00D007EA"/>
    <w:rsid w:val="00D0290D"/>
    <w:rsid w:val="00D04883"/>
    <w:rsid w:val="00D050B8"/>
    <w:rsid w:val="00D05555"/>
    <w:rsid w:val="00D061B0"/>
    <w:rsid w:val="00D06435"/>
    <w:rsid w:val="00D07276"/>
    <w:rsid w:val="00D10F23"/>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44B"/>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2F95"/>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62A3"/>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84B"/>
    <w:rsid w:val="00E12E6E"/>
    <w:rsid w:val="00E13C07"/>
    <w:rsid w:val="00E14D1B"/>
    <w:rsid w:val="00E16AE8"/>
    <w:rsid w:val="00E20666"/>
    <w:rsid w:val="00E23778"/>
    <w:rsid w:val="00E239B5"/>
    <w:rsid w:val="00E23B07"/>
    <w:rsid w:val="00E249CF"/>
    <w:rsid w:val="00E24F67"/>
    <w:rsid w:val="00E25D2E"/>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3427"/>
    <w:rsid w:val="00E55269"/>
    <w:rsid w:val="00E556D3"/>
    <w:rsid w:val="00E5665F"/>
    <w:rsid w:val="00E57ABB"/>
    <w:rsid w:val="00E60243"/>
    <w:rsid w:val="00E620E8"/>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A6B3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17863"/>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6765"/>
    <w:rsid w:val="00F571A0"/>
    <w:rsid w:val="00F57A1F"/>
    <w:rsid w:val="00F57FE1"/>
    <w:rsid w:val="00F646C4"/>
    <w:rsid w:val="00F64A11"/>
    <w:rsid w:val="00F65224"/>
    <w:rsid w:val="00F67234"/>
    <w:rsid w:val="00F67C32"/>
    <w:rsid w:val="00F70AF9"/>
    <w:rsid w:val="00F70E3F"/>
    <w:rsid w:val="00F720F4"/>
    <w:rsid w:val="00F721AE"/>
    <w:rsid w:val="00F7269E"/>
    <w:rsid w:val="00F730BA"/>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5B56"/>
    <w:rsid w:val="00FA6A2A"/>
    <w:rsid w:val="00FA6E5F"/>
    <w:rsid w:val="00FA7012"/>
    <w:rsid w:val="00FA7507"/>
    <w:rsid w:val="00FA760F"/>
    <w:rsid w:val="00FA7845"/>
    <w:rsid w:val="00FA7A0F"/>
    <w:rsid w:val="00FB007F"/>
    <w:rsid w:val="00FB0519"/>
    <w:rsid w:val="00FB127D"/>
    <w:rsid w:val="00FB49B4"/>
    <w:rsid w:val="00FB4AEE"/>
    <w:rsid w:val="00FB4F9B"/>
    <w:rsid w:val="00FB60B3"/>
    <w:rsid w:val="00FC046F"/>
    <w:rsid w:val="00FC0485"/>
    <w:rsid w:val="00FC07DE"/>
    <w:rsid w:val="00FC2238"/>
    <w:rsid w:val="00FC3ABB"/>
    <w:rsid w:val="00FC587E"/>
    <w:rsid w:val="00FC780D"/>
    <w:rsid w:val="00FD0F1E"/>
    <w:rsid w:val="00FD1002"/>
    <w:rsid w:val="00FD16F3"/>
    <w:rsid w:val="00FD2452"/>
    <w:rsid w:val="00FD2FA3"/>
    <w:rsid w:val="00FD3417"/>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NormalWeb">
    <w:name w:val="Normal (Web)"/>
    <w:basedOn w:val="Normal"/>
    <w:uiPriority w:val="99"/>
    <w:semiHidden/>
    <w:unhideWhenUsed/>
    <w:locked/>
    <w:rsid w:val="008B680A"/>
    <w:pPr>
      <w:spacing w:before="100" w:beforeAutospacing="1" w:after="100" w:afterAutospacing="1"/>
    </w:pPr>
    <w:rPr>
      <w:rFonts w:ascii="Times New Roman" w:eastAsia="Times New Roman" w:hAnsi="Times New Roman"/>
      <w:sz w:val="24"/>
      <w:szCs w:val="24"/>
      <w:lang w:val="en-US" w:eastAsia="en-US"/>
    </w:rPr>
  </w:style>
  <w:style w:type="paragraph" w:styleId="Revision">
    <w:name w:val="Revision"/>
    <w:hidden/>
    <w:uiPriority w:val="99"/>
    <w:semiHidden/>
    <w:rsid w:val="00BD08F1"/>
    <w:rPr>
      <w:rFonts w:ascii="Arial" w:hAnsi="Arial"/>
      <w:sz w:val="20"/>
      <w:szCs w:val="20"/>
      <w:lang w:val="en-GB" w:eastAsia="ja-JP"/>
    </w:rPr>
  </w:style>
  <w:style w:type="character" w:styleId="FootnoteReference">
    <w:name w:val="footnote reference"/>
    <w:basedOn w:val="DefaultParagraphFont"/>
    <w:uiPriority w:val="99"/>
    <w:semiHidden/>
    <w:unhideWhenUsed/>
    <w:locked/>
    <w:rsid w:val="00B40666"/>
    <w:rPr>
      <w:vertAlign w:val="superscript"/>
    </w:rPr>
  </w:style>
  <w:style w:type="paragraph" w:customStyle="1" w:styleId="CRCoverPage">
    <w:name w:val="CR Cover Page"/>
    <w:rsid w:val="00E55269"/>
    <w:pPr>
      <w:spacing w:after="120"/>
    </w:pPr>
    <w:rPr>
      <w:rFonts w:ascii="Arial" w:eastAsia="Times New Roman" w:hAnsi="Arial"/>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NormalWeb">
    <w:name w:val="Normal (Web)"/>
    <w:basedOn w:val="Normal"/>
    <w:uiPriority w:val="99"/>
    <w:semiHidden/>
    <w:unhideWhenUsed/>
    <w:locked/>
    <w:rsid w:val="008B680A"/>
    <w:pPr>
      <w:spacing w:before="100" w:beforeAutospacing="1" w:after="100" w:afterAutospacing="1"/>
    </w:pPr>
    <w:rPr>
      <w:rFonts w:ascii="Times New Roman" w:eastAsia="Times New Roman" w:hAnsi="Times New Roman"/>
      <w:sz w:val="24"/>
      <w:szCs w:val="24"/>
      <w:lang w:val="en-US" w:eastAsia="en-US"/>
    </w:rPr>
  </w:style>
  <w:style w:type="paragraph" w:styleId="Revision">
    <w:name w:val="Revision"/>
    <w:hidden/>
    <w:uiPriority w:val="99"/>
    <w:semiHidden/>
    <w:rsid w:val="00BD08F1"/>
    <w:rPr>
      <w:rFonts w:ascii="Arial" w:hAnsi="Arial"/>
      <w:sz w:val="20"/>
      <w:szCs w:val="20"/>
      <w:lang w:val="en-GB" w:eastAsia="ja-JP"/>
    </w:rPr>
  </w:style>
  <w:style w:type="character" w:styleId="FootnoteReference">
    <w:name w:val="footnote reference"/>
    <w:basedOn w:val="DefaultParagraphFont"/>
    <w:uiPriority w:val="99"/>
    <w:semiHidden/>
    <w:unhideWhenUsed/>
    <w:locked/>
    <w:rsid w:val="00B40666"/>
    <w:rPr>
      <w:vertAlign w:val="superscript"/>
    </w:rPr>
  </w:style>
  <w:style w:type="paragraph" w:customStyle="1" w:styleId="CRCoverPage">
    <w:name w:val="CR Cover Page"/>
    <w:rsid w:val="00E55269"/>
    <w:pPr>
      <w:spacing w:after="120"/>
    </w:pPr>
    <w:rPr>
      <w:rFonts w:ascii="Arial" w:eastAsia="Times New Roman"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550666">
      <w:bodyDiv w:val="1"/>
      <w:marLeft w:val="0"/>
      <w:marRight w:val="0"/>
      <w:marTop w:val="0"/>
      <w:marBottom w:val="0"/>
      <w:divBdr>
        <w:top w:val="none" w:sz="0" w:space="0" w:color="auto"/>
        <w:left w:val="none" w:sz="0" w:space="0" w:color="auto"/>
        <w:bottom w:val="none" w:sz="0" w:space="0" w:color="auto"/>
        <w:right w:val="none" w:sz="0" w:space="0" w:color="auto"/>
      </w:divBdr>
    </w:div>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4AB89-47BD-443F-A76C-ACEA11389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jtrakinat</cp:lastModifiedBy>
  <cp:revision>2</cp:revision>
  <cp:lastPrinted>2003-09-26T15:29:00Z</cp:lastPrinted>
  <dcterms:created xsi:type="dcterms:W3CDTF">2012-07-13T13:22:00Z</dcterms:created>
  <dcterms:modified xsi:type="dcterms:W3CDTF">2012-07-13T13:22:00Z</dcterms:modified>
</cp:coreProperties>
</file>